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1A2C2284"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D07A4F">
              <w:t>2</w:t>
            </w:r>
            <w:r w:rsidRPr="004D3578">
              <w:t>.</w:t>
            </w:r>
            <w:r w:rsidR="00D07A4F">
              <w:t>0</w:t>
            </w:r>
            <w:r w:rsidRPr="004D3578">
              <w:t>.</w:t>
            </w:r>
            <w:r w:rsidR="00056992">
              <w:t>0</w:t>
            </w:r>
            <w:r w:rsidRPr="004D3578">
              <w:t xml:space="preserve"> </w:t>
            </w:r>
            <w:r w:rsidRPr="00133525">
              <w:rPr>
                <w:sz w:val="32"/>
              </w:rPr>
              <w:t>(</w:t>
            </w:r>
            <w:r w:rsidR="0073708C">
              <w:rPr>
                <w:sz w:val="32"/>
              </w:rPr>
              <w:t>20</w:t>
            </w:r>
            <w:r w:rsidR="0021084C">
              <w:rPr>
                <w:sz w:val="32"/>
              </w:rPr>
              <w:t>20</w:t>
            </w:r>
            <w:r w:rsidRPr="00133525">
              <w:rPr>
                <w:sz w:val="32"/>
              </w:rPr>
              <w:t>-</w:t>
            </w:r>
            <w:r w:rsidR="0021084C">
              <w:rPr>
                <w:sz w:val="32"/>
              </w:rPr>
              <w:t>0</w:t>
            </w:r>
            <w:r w:rsidR="00AE421D">
              <w:rPr>
                <w:sz w:val="32"/>
              </w:rPr>
              <w:t>3</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3D847C20" w:rsidR="00E16509" w:rsidRPr="00133525" w:rsidRDefault="00E16509" w:rsidP="00133525">
            <w:pPr>
              <w:pStyle w:val="FP"/>
              <w:jc w:val="center"/>
              <w:rPr>
                <w:noProof/>
                <w:sz w:val="18"/>
              </w:rPr>
            </w:pPr>
            <w:r w:rsidRPr="00133525">
              <w:rPr>
                <w:noProof/>
                <w:sz w:val="18"/>
              </w:rPr>
              <w:t>© 20</w:t>
            </w:r>
            <w:r w:rsidR="00D07A4F">
              <w:rPr>
                <w:noProof/>
                <w:sz w:val="18"/>
              </w:rPr>
              <w:t>20</w:t>
            </w:r>
            <w:r w:rsidRPr="00133525">
              <w:rPr>
                <w:noProof/>
                <w:sz w:val="18"/>
              </w:rPr>
              <w:t>,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lastRenderedPageBreak/>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4" w:name="_Toc26447267"/>
      <w:bookmarkStart w:id="5" w:name="_Toc34151105"/>
      <w:r w:rsidRPr="00E32A99">
        <w:lastRenderedPageBreak/>
        <w:t>Foreword</w:t>
      </w:r>
      <w:bookmarkEnd w:id="4"/>
      <w:bookmarkEnd w:id="5"/>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Version x.y.z</w:t>
      </w:r>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6" w:name="_Toc26447268"/>
      <w:bookmarkStart w:id="7" w:name="_Toc34151106"/>
      <w:r w:rsidRPr="00E32A99">
        <w:t>1</w:t>
      </w:r>
      <w:r w:rsidRPr="00E32A99">
        <w:tab/>
        <w:t>Scope</w:t>
      </w:r>
      <w:bookmarkEnd w:id="6"/>
      <w:bookmarkEnd w:id="7"/>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8" w:name="_Toc34151107"/>
      <w:r w:rsidRPr="004D3578">
        <w:t>2</w:t>
      </w:r>
      <w:r w:rsidRPr="004D3578">
        <w:tab/>
        <w:t>References</w:t>
      </w:r>
      <w:bookmarkEnd w:id="8"/>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9" w:name="_Toc34151108"/>
      <w:r w:rsidRPr="004D3578">
        <w:t>3</w:t>
      </w:r>
      <w:r w:rsidRPr="004D3578">
        <w:tab/>
        <w:t>Definitions</w:t>
      </w:r>
      <w:r w:rsidR="00602AEA">
        <w:t xml:space="preserve"> of terms, symbols and abbreviations</w:t>
      </w:r>
      <w:bookmarkEnd w:id="9"/>
    </w:p>
    <w:p w14:paraId="613B3163" w14:textId="77777777" w:rsidR="00080512" w:rsidRPr="004D3578" w:rsidRDefault="00080512">
      <w:pPr>
        <w:pStyle w:val="Heading2"/>
      </w:pPr>
      <w:bookmarkStart w:id="10" w:name="_Toc34151109"/>
      <w:r w:rsidRPr="004D3578">
        <w:t>3.1</w:t>
      </w:r>
      <w:r w:rsidRPr="004D3578">
        <w:tab/>
      </w:r>
      <w:r w:rsidR="002B6339">
        <w:t>Terms</w:t>
      </w:r>
      <w:bookmarkEnd w:id="10"/>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1" w:name="_Toc34151110"/>
      <w:r w:rsidRPr="004D3578">
        <w:t>3.2</w:t>
      </w:r>
      <w:r w:rsidRPr="004D3578">
        <w:tab/>
        <w:t>Symbols</w:t>
      </w:r>
      <w:bookmarkEnd w:id="11"/>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92618F"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92618F"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92618F"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92618F"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92618F"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2" w:name="_Toc34151111"/>
      <w:r w:rsidRPr="004D3578">
        <w:t>3.3</w:t>
      </w:r>
      <w:r w:rsidRPr="004D3578">
        <w:tab/>
        <w:t>Abbreviations</w:t>
      </w:r>
      <w:bookmarkEnd w:id="12"/>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3" w:name="_Toc34151112"/>
      <w:r w:rsidRPr="004D3578">
        <w:lastRenderedPageBreak/>
        <w:t>4</w:t>
      </w:r>
      <w:r w:rsidRPr="004D3578">
        <w:tab/>
      </w:r>
      <w:r w:rsidR="009B20FA">
        <w:t>Background</w:t>
      </w:r>
      <w:bookmarkEnd w:id="13"/>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4" w:name="_Toc34151113"/>
      <w:r>
        <w:t>5</w:t>
      </w:r>
      <w:r w:rsidRPr="004D3578">
        <w:tab/>
      </w:r>
      <w:r>
        <w:t>Test Architectures</w:t>
      </w:r>
      <w:bookmarkEnd w:id="14"/>
    </w:p>
    <w:p w14:paraId="6682D4B5" w14:textId="77777777" w:rsidR="00365817" w:rsidRPr="004D3578" w:rsidRDefault="00365817" w:rsidP="00365817">
      <w:pPr>
        <w:pStyle w:val="Heading2"/>
      </w:pPr>
      <w:bookmarkStart w:id="15" w:name="_Toc34151114"/>
      <w:r>
        <w:t>5.1</w:t>
      </w:r>
      <w:r w:rsidRPr="004D3578">
        <w:tab/>
      </w:r>
      <w:r>
        <w:t>General</w:t>
      </w:r>
      <w:bookmarkEnd w:id="15"/>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4910058D"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6" w:name="_Toc34151115"/>
      <w:r w:rsidRPr="00056992">
        <w:rPr>
          <w:rFonts w:eastAsia="Malgun Gothic"/>
        </w:rPr>
        <w:t>5.2</w:t>
      </w:r>
      <w:r w:rsidRPr="00056992">
        <w:rPr>
          <w:rFonts w:eastAsia="Malgun Gothic"/>
        </w:rPr>
        <w:tab/>
        <w:t>Active Test Instrument</w:t>
      </w:r>
      <w:bookmarkEnd w:id="16"/>
    </w:p>
    <w:p w14:paraId="44989737" w14:textId="06B1D6B5"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3.8pt" o:ole="">
            <v:imagedata r:id="rId14" o:title=""/>
          </v:shape>
          <o:OLEObject Type="Embed" ProgID="Visio.Drawing.15" ShapeID="_x0000_i1025" DrawAspect="Content" ObjectID="_1645438493" r:id="rId15"/>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7" w:name="_Toc34151116"/>
      <w:r w:rsidRPr="00056992">
        <w:rPr>
          <w:rFonts w:eastAsia="Malgun Gothic"/>
        </w:rPr>
        <w:t>5.3</w:t>
      </w:r>
      <w:r w:rsidRPr="00056992">
        <w:rPr>
          <w:rFonts w:eastAsia="Malgun Gothic"/>
        </w:rPr>
        <w:tab/>
        <w:t>Passive Test Instrument</w:t>
      </w:r>
      <w:bookmarkEnd w:id="17"/>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1pt;height:108.3pt" o:ole="">
            <v:imagedata r:id="rId16" o:title=""/>
          </v:shape>
          <o:OLEObject Type="Embed" ProgID="Visio.Drawing.15" ShapeID="_x0000_i1026" DrawAspect="Content" ObjectID="_1645438494" r:id="rId17"/>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18" w:name="_Toc34151117"/>
      <w:r w:rsidRPr="00056992">
        <w:rPr>
          <w:rFonts w:eastAsia="Malgun Gothic"/>
        </w:rPr>
        <w:t>5.4</w:t>
      </w:r>
      <w:r w:rsidRPr="00056992">
        <w:rPr>
          <w:rFonts w:eastAsia="Malgun Gothic"/>
        </w:rPr>
        <w:tab/>
        <w:t>Interconnected Systems Under Test</w:t>
      </w:r>
      <w:bookmarkEnd w:id="18"/>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D07A4F">
      <w:pPr>
        <w:keepNext/>
        <w:jc w:val="center"/>
        <w:rPr>
          <w:rFonts w:eastAsia="Malgun Gothic"/>
        </w:rPr>
      </w:pPr>
      <w:r w:rsidRPr="00056992">
        <w:rPr>
          <w:rFonts w:eastAsia="Malgun Gothic"/>
        </w:rPr>
        <w:object w:dxaOrig="5251" w:dyaOrig="2161" w14:anchorId="2B38C577">
          <v:shape id="_x0000_i1027" type="#_x0000_t75" style="width:262.1pt;height:108.3pt" o:ole="">
            <v:imagedata r:id="rId18" o:title=""/>
          </v:shape>
          <o:OLEObject Type="Embed" ProgID="Visio.Drawing.15" ShapeID="_x0000_i1027" DrawAspect="Content" ObjectID="_1645438495" r:id="rId19"/>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D07A4F">
      <w:pPr>
        <w:keepNext/>
        <w:jc w:val="center"/>
        <w:rPr>
          <w:rFonts w:eastAsia="Malgun Gothic"/>
        </w:rPr>
      </w:pPr>
      <w:r w:rsidRPr="00056992">
        <w:rPr>
          <w:rFonts w:eastAsia="Malgun Gothic"/>
        </w:rPr>
        <w:object w:dxaOrig="6376" w:dyaOrig="1876" w14:anchorId="3BFC2519">
          <v:shape id="_x0000_i1028" type="#_x0000_t75" style="width:318.55pt;height:94.45pt" o:ole="">
            <v:imagedata r:id="rId20" o:title=""/>
          </v:shape>
          <o:OLEObject Type="Embed" ProgID="Visio.Drawing.15" ShapeID="_x0000_i1028" DrawAspect="Content" ObjectID="_1645438496" r:id="rId21"/>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9"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19"/>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D07A4F">
      <w:pPr>
        <w:keepNext/>
        <w:jc w:val="center"/>
        <w:rPr>
          <w:rFonts w:eastAsia="Malgun Gothic"/>
        </w:rPr>
      </w:pPr>
      <w:r w:rsidRPr="00056992">
        <w:rPr>
          <w:rFonts w:eastAsia="Malgun Gothic"/>
        </w:rPr>
        <w:object w:dxaOrig="6376" w:dyaOrig="2581" w14:anchorId="5327F2C4">
          <v:shape id="_x0000_i1029" type="#_x0000_t75" style="width:318.55pt;height:129pt" o:ole="">
            <v:imagedata r:id="rId22" o:title=""/>
          </v:shape>
          <o:OLEObject Type="Embed" ProgID="Visio.Drawing.15" ShapeID="_x0000_i1029" DrawAspect="Content" ObjectID="_1645438497" r:id="rId23"/>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0" w:name="_Toc34151118"/>
      <w:r>
        <w:t>6</w:t>
      </w:r>
      <w:r w:rsidR="00D6336C" w:rsidRPr="004D3578">
        <w:tab/>
      </w:r>
      <w:r w:rsidR="00D6336C">
        <w:t>Verification Tests</w:t>
      </w:r>
      <w:bookmarkEnd w:id="20"/>
    </w:p>
    <w:p w14:paraId="5DDC7CC6" w14:textId="527F86BD" w:rsidR="00DB2F3F" w:rsidRPr="004D3578" w:rsidRDefault="00B73DF1" w:rsidP="00DB2F3F">
      <w:pPr>
        <w:pStyle w:val="Heading2"/>
      </w:pPr>
      <w:bookmarkStart w:id="21" w:name="_Toc34151119"/>
      <w:r>
        <w:t>6</w:t>
      </w:r>
      <w:r w:rsidR="00EA3852">
        <w:t>.</w:t>
      </w:r>
      <w:r w:rsidR="00765168">
        <w:t>1</w:t>
      </w:r>
      <w:r w:rsidR="00DB2F3F" w:rsidRPr="004D3578">
        <w:tab/>
      </w:r>
      <w:r w:rsidR="00DB2F3F">
        <w:t>General</w:t>
      </w:r>
      <w:bookmarkEnd w:id="21"/>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lastRenderedPageBreak/>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2" w:name="_Toc34151120"/>
      <w:r>
        <w:t>6</w:t>
      </w:r>
      <w:r w:rsidR="00EA3852">
        <w:t>.</w:t>
      </w:r>
      <w:r w:rsidR="00E718BE">
        <w:t>2</w:t>
      </w:r>
      <w:r w:rsidR="004C37D0" w:rsidRPr="004D3578">
        <w:tab/>
      </w:r>
      <w:r w:rsidR="004C37D0">
        <w:t>RTCP Tests</w:t>
      </w:r>
      <w:bookmarkEnd w:id="22"/>
    </w:p>
    <w:p w14:paraId="2F1298E7" w14:textId="03F12926" w:rsidR="004C37D0" w:rsidRPr="004D3578" w:rsidRDefault="00024584" w:rsidP="004C37D0">
      <w:pPr>
        <w:pStyle w:val="Heading3"/>
      </w:pPr>
      <w:bookmarkStart w:id="23" w:name="_Toc34151121"/>
      <w:r>
        <w:t>6.2</w:t>
      </w:r>
      <w:r w:rsidR="004C37D0">
        <w:t>.1</w:t>
      </w:r>
      <w:r w:rsidR="004C37D0" w:rsidRPr="004D3578">
        <w:tab/>
      </w:r>
      <w:r w:rsidR="000D5907">
        <w:t>General</w:t>
      </w:r>
      <w:bookmarkEnd w:id="23"/>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D07A4F">
        <w:t>6.4</w:t>
      </w:r>
      <w:r w:rsidR="007D3D2C">
        <w:t>.</w:t>
      </w:r>
    </w:p>
    <w:p w14:paraId="0FDC6BA5" w14:textId="2512AE0C"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58ABC066"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4" w:name="_Toc34151122"/>
      <w:r>
        <w:t>6.2</w:t>
      </w:r>
      <w:r w:rsidR="000D5907">
        <w:t>.2</w:t>
      </w:r>
      <w:r w:rsidR="000D5907" w:rsidRPr="004D3578">
        <w:tab/>
      </w:r>
      <w:r w:rsidR="000D5907">
        <w:t>Basic RTCP Tests</w:t>
      </w:r>
      <w:bookmarkEnd w:id="24"/>
    </w:p>
    <w:p w14:paraId="1B2C27D7" w14:textId="6DF6574A" w:rsidR="00806821" w:rsidRPr="004D3578" w:rsidRDefault="00024584" w:rsidP="00806821">
      <w:pPr>
        <w:pStyle w:val="Heading4"/>
      </w:pPr>
      <w:bookmarkStart w:id="25"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25"/>
    </w:p>
    <w:p w14:paraId="7D68BF6A" w14:textId="47A3DED8"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797BBA70" w:rsidR="00CA365B" w:rsidRPr="00CA365B" w:rsidRDefault="00CA365B" w:rsidP="00CA365B">
      <w:pPr>
        <w:ind w:left="1418" w:hanging="1418"/>
      </w:pPr>
      <w:r>
        <w:t>Status:</w:t>
      </w:r>
      <w:r>
        <w:tab/>
      </w:r>
      <w:r w:rsidRPr="00CA365B">
        <w:t>Mandatory</w:t>
      </w:r>
    </w:p>
    <w:p w14:paraId="716C9C62" w14:textId="4FFC1B3B" w:rsidR="00CA365B" w:rsidRPr="00CA365B" w:rsidRDefault="00CA365B" w:rsidP="00CA365B">
      <w:pPr>
        <w:ind w:left="1418" w:hanging="1418"/>
      </w:pPr>
      <w:r>
        <w:lastRenderedPageBreak/>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15AD9089"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1C2968F8"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D07A4F">
        <w:t>6.2</w:t>
      </w:r>
      <w:r w:rsidR="00D75F5E" w:rsidRPr="00D07A4F">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2D74B461"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6" w:name="_Toc34151124"/>
      <w:r>
        <w:t>6.2</w:t>
      </w:r>
      <w:r w:rsidR="00994E1C">
        <w:t>.</w:t>
      </w:r>
      <w:r w:rsidR="00E65518">
        <w:t>2</w:t>
      </w:r>
      <w:r w:rsidR="00994E1C">
        <w:t>.</w:t>
      </w:r>
      <w:r w:rsidR="00E65518">
        <w:t>2</w:t>
      </w:r>
      <w:r w:rsidR="00994E1C" w:rsidRPr="004D3578">
        <w:tab/>
      </w:r>
      <w:r w:rsidR="00994E1C">
        <w:t>Initial Receiving No Data RTCP Test</w:t>
      </w:r>
      <w:bookmarkEnd w:id="26"/>
    </w:p>
    <w:p w14:paraId="14384A4B" w14:textId="34192219"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37475FD1"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4833AAA5"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0BC89EE3"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D07A4F">
        <w:t>6.2</w:t>
      </w:r>
      <w:r w:rsidR="00D75F5E" w:rsidRPr="00D07A4F">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2A841CD1"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7" w:name="_Toc34151125"/>
      <w:r>
        <w:t>6.2</w:t>
      </w:r>
      <w:r w:rsidR="0060397C">
        <w:t>.</w:t>
      </w:r>
      <w:r w:rsidR="00E65518">
        <w:t>2</w:t>
      </w:r>
      <w:r w:rsidR="0060397C">
        <w:t>.</w:t>
      </w:r>
      <w:r w:rsidR="00E65518">
        <w:t>3</w:t>
      </w:r>
      <w:r w:rsidR="0060397C" w:rsidRPr="004D3578">
        <w:tab/>
      </w:r>
      <w:r w:rsidR="0060397C">
        <w:t>Sending Data RTCP Test</w:t>
      </w:r>
      <w:bookmarkEnd w:id="27"/>
    </w:p>
    <w:p w14:paraId="3D7243B7" w14:textId="5759C7BC"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697018EA"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0C78BD86"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4798DF54"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D07A4F">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EBC7A06"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28"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8"/>
    </w:p>
    <w:p w14:paraId="1FADEECD" w14:textId="1783766D"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lastRenderedPageBreak/>
        <w:t>Status:</w:t>
      </w:r>
      <w:r>
        <w:tab/>
      </w:r>
      <w:r w:rsidRPr="00CA365B">
        <w:t>Mandatory</w:t>
      </w:r>
    </w:p>
    <w:p w14:paraId="58AE9D97" w14:textId="54F3B6CB"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D07A4F">
        <w:t>6.2</w:t>
      </w:r>
      <w:r w:rsidR="009869A1" w:rsidRPr="00D07A4F">
        <w:t>.</w:t>
      </w:r>
      <w:r w:rsidR="00E65518" w:rsidRPr="00D07A4F">
        <w:t>2</w:t>
      </w:r>
      <w:r w:rsidR="009869A1" w:rsidRPr="00D07A4F">
        <w:t>.</w:t>
      </w:r>
      <w:r w:rsidR="00E65518" w:rsidRPr="00D07A4F">
        <w:t>1</w:t>
      </w:r>
      <w:r w:rsidR="009869A1">
        <w:t xml:space="preserve"> and </w:t>
      </w:r>
      <w:r w:rsidR="00024584" w:rsidRPr="00D07A4F">
        <w:t>6.2</w:t>
      </w:r>
      <w:r w:rsidR="009869A1" w:rsidRPr="00D07A4F">
        <w:t>.</w:t>
      </w:r>
      <w:r w:rsidR="00E65518" w:rsidRPr="00D07A4F">
        <w:t>2</w:t>
      </w:r>
      <w:r w:rsidR="009869A1" w:rsidRPr="00D07A4F">
        <w:t>.</w:t>
      </w:r>
      <w:r w:rsidR="00E65518" w:rsidRPr="00D07A4F">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216EC2AB"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D07A4F">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10C85850"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D07A4F">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75A846A0"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53AA5119"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29" w:name="_Toc34151127"/>
      <w:r>
        <w:t>6.2</w:t>
      </w:r>
      <w:r w:rsidR="00994E1C">
        <w:t>.</w:t>
      </w:r>
      <w:r w:rsidR="00E65518">
        <w:t>2</w:t>
      </w:r>
      <w:r w:rsidR="00994E1C">
        <w:t>.</w:t>
      </w:r>
      <w:r w:rsidR="00E65518">
        <w:t>5</w:t>
      </w:r>
      <w:r w:rsidR="00994E1C" w:rsidRPr="004D3578">
        <w:tab/>
      </w:r>
      <w:r w:rsidR="00994E1C">
        <w:t>Mid-Session Receiving No Data RTCP Test</w:t>
      </w:r>
      <w:bookmarkEnd w:id="29"/>
    </w:p>
    <w:p w14:paraId="30DABFC1" w14:textId="771C3045"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0EA00D4C"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D07A4F">
        <w:t>6.2</w:t>
      </w:r>
      <w:r w:rsidRPr="00D07A4F">
        <w:t>.2.2</w:t>
      </w:r>
      <w:r>
        <w:t xml:space="preserve"> and </w:t>
      </w:r>
      <w:r w:rsidR="00024584" w:rsidRPr="00D07A4F">
        <w:t>6.2</w:t>
      </w:r>
      <w:r w:rsidRPr="00D07A4F">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413C705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D07A4F">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74361483"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D07A4F">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409C7645"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0" w:name="_Toc34151128"/>
      <w:r>
        <w:lastRenderedPageBreak/>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0"/>
    </w:p>
    <w:p w14:paraId="7FB6B7B4" w14:textId="0DEA73EE"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8119A3C"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3656E4E9"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0BDD698" w14:textId="7E91C50D"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D07A4F">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1"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1"/>
    </w:p>
    <w:p w14:paraId="10E650FD" w14:textId="48F976DA"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25516163"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p>
    <w:p w14:paraId="3CB721D6" w14:textId="3E11E4C9"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2573AFE" w14:textId="4F82DA58"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2" w:name="_Toc34151130"/>
      <w:r>
        <w:t>6.2</w:t>
      </w:r>
      <w:r w:rsidR="008E5914">
        <w:t>.</w:t>
      </w:r>
      <w:r w:rsidR="00E65518">
        <w:t>3</w:t>
      </w:r>
      <w:r w:rsidR="008E5914" w:rsidRPr="004D3578">
        <w:tab/>
      </w:r>
      <w:r w:rsidR="008E5914">
        <w:t>RTCP Bandwidth and Transmission Timing Tests</w:t>
      </w:r>
      <w:bookmarkEnd w:id="32"/>
    </w:p>
    <w:p w14:paraId="0B92B169" w14:textId="0EC2B8EE" w:rsidR="00271CD2" w:rsidRPr="004D3578" w:rsidRDefault="00024584" w:rsidP="00271CD2">
      <w:pPr>
        <w:pStyle w:val="Heading4"/>
      </w:pPr>
      <w:bookmarkStart w:id="33"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3"/>
    </w:p>
    <w:p w14:paraId="5D9F1E82" w14:textId="0EC38066"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lastRenderedPageBreak/>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2180BA" w:rsidR="00AD43FB" w:rsidRPr="00CA365B" w:rsidRDefault="00AD43FB" w:rsidP="00AD43FB">
      <w:pPr>
        <w:ind w:left="1418" w:hanging="1418"/>
      </w:pPr>
      <w:r>
        <w:t>Test procedure:</w:t>
      </w:r>
      <w:r>
        <w:tab/>
        <w:t xml:space="preserve">Observe the </w:t>
      </w:r>
      <w:r w:rsidR="009863CA">
        <w:t xml:space="preserve">SUT </w:t>
      </w:r>
      <w:r>
        <w:t>output.</w:t>
      </w:r>
    </w:p>
    <w:p w14:paraId="365C6680" w14:textId="09544ED8"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D07A4F">
        <w:t>6.2</w:t>
      </w:r>
      <w:r w:rsidR="00FC63EA" w:rsidRPr="00D07A4F">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02615DE8"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6C5C51EA" w:rsidR="000E65A2" w:rsidRPr="004D3578" w:rsidRDefault="00024584" w:rsidP="000E65A2">
      <w:pPr>
        <w:pStyle w:val="Heading4"/>
      </w:pPr>
      <w:bookmarkStart w:id="34" w:name="_Toc34151132"/>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4"/>
    </w:p>
    <w:p w14:paraId="4C581E2E" w14:textId="7EB204B6"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08FD2CE9"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D07A4F">
        <w:t>6.2.3.</w:t>
      </w:r>
      <w:r w:rsidR="004A42CA" w:rsidRPr="00D07A4F">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0674B4EB"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464D5B23"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3059A53A"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xml:space="preserve">. The maximum allowed interval (the lowest RTCP bandwidth) in this test is a uniformly distributed and randomized interval based on the longest of the </w:t>
      </w:r>
      <w:r w:rsidR="00BE1973">
        <w:lastRenderedPageBreak/>
        <w:t>interval calculated from actual RTCP packet sizes and maximum RTCP bandwidth, and the default 5 second interval.</w:t>
      </w:r>
    </w:p>
    <w:p w14:paraId="6967D2DE" w14:textId="2D53910E" w:rsidR="00D52DF4" w:rsidRPr="004D3578" w:rsidRDefault="00024584" w:rsidP="00D52DF4">
      <w:pPr>
        <w:pStyle w:val="Heading4"/>
      </w:pPr>
      <w:bookmarkStart w:id="35" w:name="_Toc34151133"/>
      <w:r>
        <w:t>6.2</w:t>
      </w:r>
      <w:r w:rsidR="00D52DF4">
        <w:t>.3.</w:t>
      </w:r>
      <w:r w:rsidR="00BE1973">
        <w:t>3</w:t>
      </w:r>
      <w:r w:rsidR="00D52DF4" w:rsidRPr="004D3578">
        <w:tab/>
      </w:r>
      <w:r w:rsidR="00D52DF4">
        <w:t>RTCP Explicit Bandwidth Test</w:t>
      </w:r>
      <w:bookmarkEnd w:id="35"/>
    </w:p>
    <w:p w14:paraId="24F4E68D" w14:textId="7685A9D0"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2E3431F"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D07A4F">
        <w:t>6.2</w:t>
      </w:r>
      <w:r w:rsidRPr="00D07A4F">
        <w:t>.3.</w:t>
      </w:r>
      <w:r w:rsidR="00BE1973" w:rsidRPr="00D07A4F">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21C320C4"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6"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6"/>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55CCD299"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3DF2DBEE"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28EC0165" w:rsidR="00E02E78" w:rsidRPr="004D3578" w:rsidRDefault="00024584" w:rsidP="00E02E78">
      <w:pPr>
        <w:pStyle w:val="Heading4"/>
      </w:pPr>
      <w:bookmarkStart w:id="37" w:name="_Toc34151134"/>
      <w:r>
        <w:t>6.2</w:t>
      </w:r>
      <w:r w:rsidR="00E02E78">
        <w:t>.3.</w:t>
      </w:r>
      <w:r w:rsidR="00F568A3">
        <w:t>4</w:t>
      </w:r>
      <w:r w:rsidR="00E02E78" w:rsidRPr="004D3578">
        <w:tab/>
      </w:r>
      <w:r w:rsidR="00E02E78">
        <w:t>RTCP Timeout Test</w:t>
      </w:r>
      <w:bookmarkEnd w:id="37"/>
    </w:p>
    <w:p w14:paraId="31E624DC" w14:textId="35AABE7C"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5E4F0F80"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D07A4F">
        <w:t>6.2</w:t>
      </w:r>
      <w:r w:rsidRPr="00D07A4F">
        <w:t>.2.1</w:t>
      </w:r>
      <w:r w:rsidRPr="009F10F5">
        <w:t xml:space="preserve">, </w:t>
      </w:r>
      <w:r w:rsidR="00024584" w:rsidRPr="00D07A4F">
        <w:t>6.2</w:t>
      </w:r>
      <w:r w:rsidRPr="00D07A4F">
        <w:t>.2.3</w:t>
      </w:r>
      <w:r w:rsidRPr="009F10F5">
        <w:t xml:space="preserve"> and </w:t>
      </w:r>
      <w:r w:rsidR="00024584" w:rsidRPr="00D07A4F">
        <w:t>6.2</w:t>
      </w:r>
      <w:r w:rsidRPr="00D07A4F">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CED89BC"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 xml:space="preserve">SUT, not sending any RTCP BYE for the </w:t>
      </w:r>
      <w:r w:rsidR="006A20E3">
        <w:lastRenderedPageBreak/>
        <w:t>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3037395A"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519FF25C" w:rsidR="00E61583" w:rsidRPr="004D3578" w:rsidRDefault="00024584" w:rsidP="00E61583">
      <w:pPr>
        <w:pStyle w:val="Heading4"/>
      </w:pPr>
      <w:bookmarkStart w:id="38" w:name="_Toc34151135"/>
      <w:r>
        <w:t>6.2</w:t>
      </w:r>
      <w:r w:rsidR="00E61583">
        <w:t>.3.</w:t>
      </w:r>
      <w:r w:rsidR="006A20E3">
        <w:t>5</w:t>
      </w:r>
      <w:r w:rsidR="00E61583" w:rsidRPr="004D3578">
        <w:tab/>
      </w:r>
      <w:r w:rsidR="00E61583">
        <w:t xml:space="preserve">RTCP Step Join Backoff </w:t>
      </w:r>
      <w:r w:rsidR="00867084">
        <w:t xml:space="preserve">Receiver </w:t>
      </w:r>
      <w:r w:rsidR="00E61583">
        <w:t>Test</w:t>
      </w:r>
      <w:bookmarkEnd w:id="38"/>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0C40EA44" w:rsidR="00867084" w:rsidRPr="004D3578" w:rsidRDefault="00024584" w:rsidP="00867084">
      <w:pPr>
        <w:pStyle w:val="Heading4"/>
      </w:pPr>
      <w:bookmarkStart w:id="39" w:name="_Toc34151136"/>
      <w:r>
        <w:t>6.2</w:t>
      </w:r>
      <w:r w:rsidR="00867084">
        <w:t>.3.</w:t>
      </w:r>
      <w:r w:rsidR="006A20E3">
        <w:t>6</w:t>
      </w:r>
      <w:r w:rsidR="00867084" w:rsidRPr="004D3578">
        <w:tab/>
      </w:r>
      <w:r w:rsidR="00867084">
        <w:t>RTCP Step Join Backoff Sender</w:t>
      </w:r>
      <w:r w:rsidR="004758FD">
        <w:t xml:space="preserve"> </w:t>
      </w:r>
      <w:r w:rsidR="00867084">
        <w:t>Test</w:t>
      </w:r>
      <w:bookmarkEnd w:id="39"/>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4CB3A457" w:rsidR="00E30FC0" w:rsidRDefault="00E30FC0" w:rsidP="00D63BC0">
      <w:pPr>
        <w:pStyle w:val="EditorsNote"/>
      </w:pPr>
    </w:p>
    <w:p w14:paraId="64FE22F8" w14:textId="49D8E50F" w:rsidR="008E5914" w:rsidRPr="004D3578" w:rsidRDefault="00024584" w:rsidP="008E5914">
      <w:pPr>
        <w:pStyle w:val="Heading3"/>
      </w:pPr>
      <w:bookmarkStart w:id="40" w:name="_Toc34151137"/>
      <w:r>
        <w:t>6.2</w:t>
      </w:r>
      <w:r w:rsidR="008E5914">
        <w:t>.</w:t>
      </w:r>
      <w:r w:rsidR="00E65518">
        <w:t>4</w:t>
      </w:r>
      <w:r w:rsidR="008E5914" w:rsidRPr="004D3578">
        <w:tab/>
      </w:r>
      <w:r w:rsidR="00E942E9">
        <w:t>Sender Report Sender Info Tests</w:t>
      </w:r>
      <w:bookmarkEnd w:id="40"/>
    </w:p>
    <w:p w14:paraId="5C6E1A43" w14:textId="3CF11251" w:rsidR="00D61B75" w:rsidRPr="004D3578" w:rsidRDefault="00024584" w:rsidP="001B54FB">
      <w:pPr>
        <w:pStyle w:val="Heading4"/>
      </w:pPr>
      <w:bookmarkStart w:id="41" w:name="_Toc34151138"/>
      <w:r>
        <w:t>6.2</w:t>
      </w:r>
      <w:r w:rsidR="00D61B75">
        <w:t>.</w:t>
      </w:r>
      <w:r w:rsidR="00E65518">
        <w:t>4</w:t>
      </w:r>
      <w:r w:rsidR="00D61B75">
        <w:t>.1</w:t>
      </w:r>
      <w:r w:rsidR="00D61B75" w:rsidRPr="004D3578">
        <w:tab/>
      </w:r>
      <w:r w:rsidR="00B43A33">
        <w:t>Sender SSRC Test</w:t>
      </w:r>
      <w:bookmarkEnd w:id="41"/>
    </w:p>
    <w:p w14:paraId="58322C70" w14:textId="546DF990"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F79229C"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55317783"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3549AEEC"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lastRenderedPageBreak/>
        <w:t>contains a value that is identical to the "SSRC of sender" header field in at least one of the RTCP packets</w:t>
      </w:r>
      <w:r w:rsidR="006A20E3">
        <w:t xml:space="preserve"> sent by the SUT</w:t>
      </w:r>
      <w:r>
        <w:t>.</w:t>
      </w:r>
    </w:p>
    <w:p w14:paraId="0EFA8E3D" w14:textId="66C8615C"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2" w:name="_Toc34151139"/>
      <w:r>
        <w:t>6.2</w:t>
      </w:r>
      <w:r w:rsidR="00B43A33">
        <w:t>.</w:t>
      </w:r>
      <w:r w:rsidR="00E65518">
        <w:t>4</w:t>
      </w:r>
      <w:r w:rsidR="00B43A33">
        <w:t>.2</w:t>
      </w:r>
      <w:r w:rsidR="00B43A33" w:rsidRPr="004D3578">
        <w:tab/>
      </w:r>
      <w:r w:rsidR="00B43A33">
        <w:t>NTP Test</w:t>
      </w:r>
      <w:bookmarkEnd w:id="42"/>
    </w:p>
    <w:p w14:paraId="6DED5FA8" w14:textId="304BE728"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3982C7A4"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D07A4F">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17B55988"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E93EC7A"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1933CBB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731A562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3" w:name="_Toc34151140"/>
      <w:r>
        <w:t>6.2</w:t>
      </w:r>
      <w:r w:rsidR="0062074F">
        <w:t>.</w:t>
      </w:r>
      <w:r w:rsidR="00E65518">
        <w:t>4</w:t>
      </w:r>
      <w:r w:rsidR="0062074F">
        <w:t>.3</w:t>
      </w:r>
      <w:r w:rsidR="0062074F" w:rsidRPr="004D3578">
        <w:tab/>
      </w:r>
      <w:r w:rsidR="0062074F">
        <w:t>Wrapped NTP Test</w:t>
      </w:r>
      <w:bookmarkEnd w:id="43"/>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54675AD3"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72D8B7EE"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D07A4F">
        <w:t>6.2</w:t>
      </w:r>
      <w:r w:rsidRPr="00D07A4F">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408E0BF6"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r>
      <w:r w:rsidR="00103CBC" w:rsidRPr="00103CBC">
        <w:lastRenderedPageBreak/>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270C49CD"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51306C8B"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49C0FF51"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4"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4"/>
    </w:p>
    <w:p w14:paraId="51C116F6" w14:textId="036FF5E5"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386F43B3"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D07A4F">
        <w:t>6.2</w:t>
      </w:r>
      <w:r w:rsidRPr="00D07A4F">
        <w:t>.2.3</w:t>
      </w:r>
      <w:r w:rsidR="00ED2AD2" w:rsidRPr="009F10F5">
        <w:t xml:space="preserve">, </w:t>
      </w:r>
      <w:r w:rsidR="00ED2AD2" w:rsidRPr="00D07A4F">
        <w:t>6.2.4.1</w:t>
      </w:r>
      <w:r w:rsidR="0017466D" w:rsidRPr="009F10F5">
        <w:t xml:space="preserve"> and </w:t>
      </w:r>
      <w:r w:rsidR="00024584" w:rsidRPr="00D07A4F">
        <w:t>6.2</w:t>
      </w:r>
      <w:r w:rsidR="0017466D" w:rsidRPr="00D07A4F">
        <w:t>.4.</w:t>
      </w:r>
      <w:r w:rsidR="00ED2AD2" w:rsidRPr="00D07A4F">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D07A4F">
        <w:t>6.2.4.5</w:t>
      </w:r>
      <w:r w:rsidR="00ED2AD2">
        <w:t>)</w:t>
      </w:r>
      <w:r w:rsidR="00103CBC" w:rsidRPr="00103CBC">
        <w:t>.</w:t>
      </w:r>
    </w:p>
    <w:p w14:paraId="6FDADE9A" w14:textId="62A7F490"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xml:space="preserve">, e.g. from "&lt;clock rate&gt;" on the SDP "a=rtpmap:&lt;payload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725CD701"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7187463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6D9D1786"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5" w:name="_Toc34151142"/>
      <w:r>
        <w:t>6.2</w:t>
      </w:r>
      <w:r w:rsidR="0062074F">
        <w:t>.</w:t>
      </w:r>
      <w:r w:rsidR="00E65518">
        <w:t>4</w:t>
      </w:r>
      <w:r w:rsidR="0062074F">
        <w:t>.5</w:t>
      </w:r>
      <w:r w:rsidR="0062074F" w:rsidRPr="004D3578">
        <w:tab/>
      </w:r>
      <w:r w:rsidR="0062074F">
        <w:t>Wrapped Time Stamp Test</w:t>
      </w:r>
      <w:bookmarkEnd w:id="45"/>
    </w:p>
    <w:p w14:paraId="43897C78" w14:textId="0B1F81B7"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"a=rtpmap" line in SDP</w:t>
      </w:r>
      <w:r w:rsidR="0085200C" w:rsidRPr="00B2466C">
        <w:t>, even when the RTP timestamp field wraps around</w:t>
      </w:r>
      <w:r w:rsidRPr="008A28AF">
        <w:rPr>
          <w:i/>
        </w:rPr>
        <w:t>.</w:t>
      </w:r>
    </w:p>
    <w:p w14:paraId="54A1869F" w14:textId="52BFF0AB" w:rsidR="00406F11" w:rsidRPr="00CA365B" w:rsidRDefault="00406F11" w:rsidP="00406F11">
      <w:pPr>
        <w:ind w:left="1418" w:hanging="1418"/>
      </w:pPr>
      <w:r>
        <w:lastRenderedPageBreak/>
        <w:t>Status:</w:t>
      </w:r>
      <w:r>
        <w:tab/>
      </w:r>
      <w:r w:rsidR="000F54CA">
        <w:t xml:space="preserve">Conditionally </w:t>
      </w:r>
      <w:r w:rsidRPr="00CA365B">
        <w:t>Mandatory</w:t>
      </w:r>
      <w:r w:rsidR="000F54CA">
        <w:t xml:space="preserve"> (</w:t>
      </w:r>
      <w:r w:rsidR="00CF5CCE">
        <w:t>P</w:t>
      </w:r>
      <w:r w:rsidR="000F54CA">
        <w:t>recondition 3)</w:t>
      </w:r>
    </w:p>
    <w:p w14:paraId="53B656BB" w14:textId="4E983322"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D07A4F">
        <w:t>6.2</w:t>
      </w:r>
      <w:r w:rsidRPr="00D07A4F">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3586EB6E"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"a=rtpmap</w:t>
      </w:r>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146B4E5F"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303C1D82"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D44C08C"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6" w:name="_Toc34151143"/>
      <w:r>
        <w:t>6.2</w:t>
      </w:r>
      <w:r w:rsidR="00B43A33">
        <w:t>.</w:t>
      </w:r>
      <w:r w:rsidR="00E65518">
        <w:t>4</w:t>
      </w:r>
      <w:r w:rsidR="00B43A33">
        <w:t>.</w:t>
      </w:r>
      <w:r w:rsidR="0062074F">
        <w:t>6</w:t>
      </w:r>
      <w:r w:rsidR="00B43A33" w:rsidRPr="004D3578">
        <w:tab/>
      </w:r>
      <w:r w:rsidR="00B43A33">
        <w:t>Packet Count Test</w:t>
      </w:r>
      <w:bookmarkEnd w:id="46"/>
    </w:p>
    <w:p w14:paraId="46FC99AE" w14:textId="219B76CE"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59FAFA31"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3CCB27B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681FE1B1"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7" w:name="_Toc34151144"/>
      <w:r>
        <w:lastRenderedPageBreak/>
        <w:t>6.2</w:t>
      </w:r>
      <w:r w:rsidR="00307B26">
        <w:t>.</w:t>
      </w:r>
      <w:r w:rsidR="00E65518">
        <w:t>4</w:t>
      </w:r>
      <w:r w:rsidR="00307B26">
        <w:t>.</w:t>
      </w:r>
      <w:r w:rsidR="0062074F">
        <w:t>7</w:t>
      </w:r>
      <w:r w:rsidR="00307B26" w:rsidRPr="004D3578">
        <w:tab/>
      </w:r>
      <w:r w:rsidR="00307B26">
        <w:t>Wrapped Packet Count Test</w:t>
      </w:r>
      <w:bookmarkEnd w:id="47"/>
    </w:p>
    <w:p w14:paraId="0EA5CDCD" w14:textId="2A223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7E84A90B"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4A2B722C"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6CE7A27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0D51A1AE"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48" w:name="_Toc34151145"/>
      <w:r>
        <w:t>6.2</w:t>
      </w:r>
      <w:r w:rsidR="00B43A33">
        <w:t>.</w:t>
      </w:r>
      <w:r w:rsidR="00E65518">
        <w:t>4</w:t>
      </w:r>
      <w:r w:rsidR="00B43A33">
        <w:t>.</w:t>
      </w:r>
      <w:r w:rsidR="0062074F">
        <w:t>8</w:t>
      </w:r>
      <w:r w:rsidR="00B43A33" w:rsidRPr="004D3578">
        <w:tab/>
      </w:r>
      <w:r w:rsidR="00B43A33">
        <w:t>Octet Count Test</w:t>
      </w:r>
      <w:bookmarkEnd w:id="48"/>
    </w:p>
    <w:p w14:paraId="0DAE4F55" w14:textId="0FB444E4"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38691148"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59DF765"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5828B009" w:rsidR="00666506" w:rsidRPr="00666506" w:rsidRDefault="00666506" w:rsidP="00666506">
      <w:pPr>
        <w:ind w:left="1418" w:hanging="1418"/>
      </w:pPr>
      <w:r w:rsidRPr="00666506">
        <w:lastRenderedPageBreak/>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49" w:name="_Toc34151146"/>
      <w:r>
        <w:t>6.2</w:t>
      </w:r>
      <w:r w:rsidR="00307B26">
        <w:t>.</w:t>
      </w:r>
      <w:r w:rsidR="00E65518">
        <w:t>4</w:t>
      </w:r>
      <w:r w:rsidR="00307B26">
        <w:t>.</w:t>
      </w:r>
      <w:r w:rsidR="0062074F">
        <w:t>9</w:t>
      </w:r>
      <w:r w:rsidR="00307B26" w:rsidRPr="004D3578">
        <w:tab/>
      </w:r>
      <w:r w:rsidR="00307B26">
        <w:t>Wrapped Octet Count Test</w:t>
      </w:r>
      <w:bookmarkEnd w:id="49"/>
    </w:p>
    <w:p w14:paraId="740E7A2B" w14:textId="2BF63B03"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042B197"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0539B44"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D07A4F">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4E163172"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4473C8C4"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D07A4F">
        <w:t>6.2.4.2</w:t>
      </w:r>
      <w:r w:rsidRPr="009F10F5">
        <w:t xml:space="preserve">, </w:t>
      </w:r>
      <w:r w:rsidRPr="00D07A4F">
        <w:t>6.2.4.4</w:t>
      </w:r>
      <w:r w:rsidRPr="009F10F5">
        <w:t xml:space="preserve">, and </w:t>
      </w:r>
      <w:r w:rsidRPr="00D07A4F">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xml:space="preserve">), retrieve RTP Time Stamp rate information </w:t>
      </w:r>
      <w:r w:rsidRPr="000652D1">
        <w:lastRenderedPageBreak/>
        <w:t>(</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0" w:name="_Toc34151147"/>
      <w:r>
        <w:t>6.2</w:t>
      </w:r>
      <w:r w:rsidR="00E942E9">
        <w:t>.</w:t>
      </w:r>
      <w:r w:rsidR="00E65518">
        <w:t>5</w:t>
      </w:r>
      <w:r w:rsidR="00E942E9" w:rsidRPr="004D3578">
        <w:tab/>
      </w:r>
      <w:bookmarkStart w:id="51" w:name="_Hlk18422449"/>
      <w:r w:rsidR="0062074F">
        <w:t>Source Description</w:t>
      </w:r>
      <w:r w:rsidR="007F1AE5">
        <w:t xml:space="preserve"> (</w:t>
      </w:r>
      <w:r w:rsidR="0062074F">
        <w:t>SDES</w:t>
      </w:r>
      <w:r w:rsidR="007F1AE5">
        <w:t>) Tests</w:t>
      </w:r>
      <w:bookmarkEnd w:id="50"/>
      <w:bookmarkEnd w:id="51"/>
    </w:p>
    <w:p w14:paraId="1143A278" w14:textId="16B6036B" w:rsidR="0062074F" w:rsidRPr="004D3578" w:rsidRDefault="00024584" w:rsidP="0062074F">
      <w:pPr>
        <w:pStyle w:val="Heading4"/>
      </w:pPr>
      <w:bookmarkStart w:id="52" w:name="_Toc34151148"/>
      <w:r>
        <w:t>6.2</w:t>
      </w:r>
      <w:r w:rsidR="0062074F">
        <w:t>.</w:t>
      </w:r>
      <w:r w:rsidR="00E65518">
        <w:t>5</w:t>
      </w:r>
      <w:r w:rsidR="0062074F">
        <w:t>.1</w:t>
      </w:r>
      <w:r w:rsidR="0062074F" w:rsidRPr="004D3578">
        <w:tab/>
      </w:r>
      <w:r w:rsidR="001202AF">
        <w:t>Basic SDES Test</w:t>
      </w:r>
      <w:bookmarkEnd w:id="52"/>
    </w:p>
    <w:p w14:paraId="5DF83923" w14:textId="16B693A5"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12289652"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D07A4F">
        <w:t>6.2</w:t>
      </w:r>
      <w:r w:rsidRPr="00D07A4F">
        <w:t>.2.</w:t>
      </w:r>
      <w:r w:rsidR="009A01BD" w:rsidRPr="00D07A4F">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3A1B72A6"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0F9B8DC9"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5D9B002E"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3" w:name="_Toc34151149"/>
      <w:r>
        <w:lastRenderedPageBreak/>
        <w:t>6.2</w:t>
      </w:r>
      <w:r w:rsidR="0062074F">
        <w:t>.</w:t>
      </w:r>
      <w:r w:rsidR="00E65518">
        <w:t>5</w:t>
      </w:r>
      <w:r w:rsidR="0062074F">
        <w:t>.</w:t>
      </w:r>
      <w:r w:rsidR="00F0373E">
        <w:t>2</w:t>
      </w:r>
      <w:r w:rsidR="0062074F" w:rsidRPr="004D3578">
        <w:tab/>
      </w:r>
      <w:r w:rsidR="0062074F" w:rsidRPr="0062074F">
        <w:t>Canonical End-point Identifier (CNAME) Test</w:t>
      </w:r>
      <w:bookmarkEnd w:id="53"/>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46D95E76"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D07A4F">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30755070"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1F9B9BD3"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2D41D8FD"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522E30BC"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4" w:name="_Toc34151150"/>
      <w:r>
        <w:t>6.2</w:t>
      </w:r>
      <w:r w:rsidR="007F1AE5">
        <w:t>.</w:t>
      </w:r>
      <w:r w:rsidR="00E65518">
        <w:t>6</w:t>
      </w:r>
      <w:r w:rsidR="007F1AE5" w:rsidRPr="004D3578">
        <w:tab/>
      </w:r>
      <w:r w:rsidR="007F1AE5">
        <w:t>Receiver Report Block Tests</w:t>
      </w:r>
      <w:bookmarkEnd w:id="54"/>
    </w:p>
    <w:p w14:paraId="5E72A5CE" w14:textId="519E16DB" w:rsidR="00E87DD2" w:rsidRPr="004D3578" w:rsidRDefault="00024584" w:rsidP="00A12403">
      <w:pPr>
        <w:pStyle w:val="Heading4"/>
      </w:pPr>
      <w:bookmarkStart w:id="55"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5"/>
    </w:p>
    <w:p w14:paraId="549591F6" w14:textId="23E2EEF3"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3A6EFD9A"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D07A4F">
        <w:t>6.2</w:t>
      </w:r>
      <w:r w:rsidRPr="00D07A4F">
        <w:t>.2.6</w:t>
      </w:r>
      <w:r w:rsidRPr="009F10F5">
        <w:t xml:space="preserve">, and </w:t>
      </w:r>
      <w:r w:rsidR="00024584" w:rsidRPr="00D07A4F">
        <w:t>6.2</w:t>
      </w:r>
      <w:r w:rsidRPr="00D07A4F">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F03D50F"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611191AA"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2B0E2E63"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6" w:name="_Toc34151152"/>
      <w:r>
        <w:t>6.2</w:t>
      </w:r>
      <w:r w:rsidR="00A212B5">
        <w:t>.</w:t>
      </w:r>
      <w:r w:rsidR="00E65518">
        <w:t>6</w:t>
      </w:r>
      <w:r w:rsidR="00A212B5">
        <w:t>.2</w:t>
      </w:r>
      <w:r w:rsidR="00A212B5" w:rsidRPr="004D3578">
        <w:tab/>
      </w:r>
      <w:r w:rsidR="00A212B5">
        <w:t>SSRC Completeness Test</w:t>
      </w:r>
      <w:bookmarkEnd w:id="56"/>
    </w:p>
    <w:p w14:paraId="0A2836CB" w14:textId="5A16461C"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5E6EF4B"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D07A4F">
        <w:t>6.2</w:t>
      </w:r>
      <w:r w:rsidRPr="00D07A4F">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r>
      <w:r>
        <w:lastRenderedPageBreak/>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0EAB10F"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1C1F5881"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79931744"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1AF073B5" w:rsidR="003C46F9" w:rsidRPr="004D3578" w:rsidRDefault="00024584" w:rsidP="003C46F9">
      <w:pPr>
        <w:pStyle w:val="Heading4"/>
      </w:pPr>
      <w:bookmarkStart w:id="57" w:name="_Toc34151153"/>
      <w:r>
        <w:t>6.2</w:t>
      </w:r>
      <w:r w:rsidR="003C46F9">
        <w:t>.</w:t>
      </w:r>
      <w:r w:rsidR="00E65518">
        <w:t>6</w:t>
      </w:r>
      <w:r w:rsidR="003C46F9">
        <w:t>.3</w:t>
      </w:r>
      <w:r w:rsidR="003C46F9" w:rsidRPr="004D3578">
        <w:tab/>
      </w:r>
      <w:r w:rsidR="003C46F9">
        <w:t>SSRC Change Test</w:t>
      </w:r>
      <w:bookmarkEnd w:id="57"/>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w:t>
      </w:r>
      <w:r w:rsidR="00C769CE">
        <w:t xml:space="preserve">and </w:t>
      </w:r>
      <w:r w:rsidRPr="00D07A4F">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187BE917"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xml:space="preserve">,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w:t>
      </w:r>
      <w:r>
        <w:lastRenderedPageBreak/>
        <w:t>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58"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58"/>
    </w:p>
    <w:p w14:paraId="4381CA51" w14:textId="67F70136"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18A468F"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D07A4F">
        <w:t>6.2</w:t>
      </w:r>
      <w:r w:rsidR="00F64092" w:rsidRPr="00D07A4F">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30C17CEB"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09E21A38"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21482F7"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27F10ACC"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6537F3CC" w:rsidR="00A12403" w:rsidRPr="004D3578" w:rsidRDefault="005358B9" w:rsidP="00A12403">
      <w:pPr>
        <w:pStyle w:val="Heading4"/>
      </w:pPr>
      <w:bookmarkStart w:id="59" w:name="_Toc34151155"/>
      <w:r>
        <w:t>6.2.6.5</w:t>
      </w:r>
      <w:r w:rsidR="00A12403" w:rsidRPr="004D3578">
        <w:tab/>
      </w:r>
      <w:r w:rsidR="00A12403">
        <w:t>Zero Los</w:t>
      </w:r>
      <w:r w:rsidR="00A36063">
        <w:t>s</w:t>
      </w:r>
      <w:r w:rsidR="00A12403">
        <w:t xml:space="preserve"> Test</w:t>
      </w:r>
      <w:bookmarkEnd w:id="59"/>
    </w:p>
    <w:p w14:paraId="196B2E58" w14:textId="41243FE0"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08C6978"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D07A4F">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15B6F02C"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262877B7"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5AC62AD7"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160241D1"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0" w:name="_Toc34151156"/>
      <w:r>
        <w:t>6.2.6.6</w:t>
      </w:r>
      <w:r w:rsidR="00A12403" w:rsidRPr="004D3578">
        <w:tab/>
      </w:r>
      <w:r w:rsidR="00A12403">
        <w:t>Los</w:t>
      </w:r>
      <w:r w:rsidR="00A36063">
        <w:t>s</w:t>
      </w:r>
      <w:r w:rsidR="00A12403">
        <w:t xml:space="preserve"> Test</w:t>
      </w:r>
      <w:bookmarkEnd w:id="60"/>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lastRenderedPageBreak/>
        <w:t>Status:</w:t>
      </w:r>
      <w:r>
        <w:tab/>
      </w:r>
      <w:r w:rsidRPr="00CA365B">
        <w:t>Mandatory</w:t>
      </w:r>
    </w:p>
    <w:p w14:paraId="310B6B17" w14:textId="12DAB72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D07A4F">
        <w:t>6.2.6.5</w:t>
      </w:r>
      <w:r w:rsidR="009D02AB" w:rsidRPr="00C769CE">
        <w:t xml:space="preserve"> and </w:t>
      </w:r>
      <w:r w:rsidR="005358B9" w:rsidRPr="00D07A4F">
        <w:t>6.2.6.1</w:t>
      </w:r>
      <w:r w:rsidR="009231AC" w:rsidRPr="00D07A4F">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43B4F3E9"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6E549DE7"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3475C989"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046B244D"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D07A4F">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1" w:name="_Toc34151157"/>
      <w:r>
        <w:t>6.2.6.7</w:t>
      </w:r>
      <w:r w:rsidR="00F0373E" w:rsidRPr="004D3578">
        <w:tab/>
      </w:r>
      <w:r w:rsidR="00F0373E">
        <w:t>Wrapped Los</w:t>
      </w:r>
      <w:r w:rsidR="00A36063">
        <w:t>s</w:t>
      </w:r>
      <w:r w:rsidR="00F0373E">
        <w:t xml:space="preserve"> Test</w:t>
      </w:r>
      <w:bookmarkEnd w:id="61"/>
    </w:p>
    <w:p w14:paraId="3C55CF07" w14:textId="15C0AFB2" w:rsidR="00666506" w:rsidRPr="00666506" w:rsidRDefault="00666506" w:rsidP="00666506">
      <w:pPr>
        <w:ind w:left="1418" w:hanging="1418"/>
      </w:pPr>
      <w:r w:rsidRPr="00666506">
        <w:t>Purpose:</w:t>
      </w:r>
      <w:r w:rsidRPr="00666506">
        <w:tab/>
      </w:r>
      <w:bookmarkStart w:id="62"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2"/>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2221B9ED"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D07A4F">
        <w:t>6.2.6.6</w:t>
      </w:r>
      <w:r w:rsidRPr="00C769CE">
        <w:t xml:space="preserve"> and </w:t>
      </w:r>
      <w:r w:rsidRPr="00D07A4F">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 xml:space="preserve">4) The "sequence number" (SN) field in the first RTP packet sent from data injection is set to a value </w:t>
      </w:r>
      <w:r w:rsidRPr="00666506">
        <w:lastRenderedPageBreak/>
        <w:t>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173A8CA3"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4F09F4C1"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55D9ACB1"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1AC2EDC0"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D07A4F">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3" w:name="_Toc34151158"/>
      <w:r>
        <w:t>6.2.6.8</w:t>
      </w:r>
      <w:r w:rsidR="001202AF" w:rsidRPr="004D3578">
        <w:tab/>
      </w:r>
      <w:r w:rsidR="001202AF">
        <w:t>Duplicate Los</w:t>
      </w:r>
      <w:r w:rsidR="00A36063">
        <w:t>s</w:t>
      </w:r>
      <w:r w:rsidR="001202AF">
        <w:t xml:space="preserve"> Test</w:t>
      </w:r>
      <w:bookmarkEnd w:id="63"/>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40B147F4"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D07A4F">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56F1533"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4"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r>
      <w:r w:rsidR="004E78CE">
        <w:lastRenderedPageBreak/>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4"/>
    <w:p w14:paraId="18F5CD32" w14:textId="1FA9FEAD"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769D15C0"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03586FF3"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D07A4F">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5" w:name="_Toc34151159"/>
      <w:r w:rsidRPr="00666506">
        <w:t>6.2.6.9</w:t>
      </w:r>
      <w:r w:rsidRPr="00666506">
        <w:tab/>
        <w:t>Out-of-sequence Loss Test</w:t>
      </w:r>
      <w:bookmarkEnd w:id="65"/>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22C65CB1"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D07A4F">
        <w:t>6.2.6.</w:t>
      </w:r>
      <w:r w:rsidR="00056147" w:rsidRPr="00D07A4F">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6E01892A"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 xml:space="preserve">reporting on the RTP stream sent from </w:t>
      </w:r>
      <w:r w:rsidRPr="00666506">
        <w:lastRenderedPageBreak/>
        <w:t>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3D2458B3"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7F4E8388"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1173DC87"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D07A4F">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6" w:name="_Toc34151160"/>
      <w:r>
        <w:t>6.2.6.</w:t>
      </w:r>
      <w:r w:rsidR="00A66F06">
        <w:t>10</w:t>
      </w:r>
      <w:r w:rsidR="00F0373E" w:rsidRPr="004D3578">
        <w:tab/>
      </w:r>
      <w:r w:rsidR="00F0373E">
        <w:t>All Los</w:t>
      </w:r>
      <w:r w:rsidR="00D12435">
        <w:t>s</w:t>
      </w:r>
      <w:r w:rsidR="00F0373E">
        <w:t xml:space="preserve"> Test</w:t>
      </w:r>
      <w:bookmarkEnd w:id="66"/>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and </w:t>
      </w:r>
      <w:r w:rsidRPr="00D07A4F">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r>
      <w:r>
        <w:lastRenderedPageBreak/>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p>
    <w:p w14:paraId="728A5960" w14:textId="7DABDB81"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7" w:name="_Toc34151161"/>
      <w:r>
        <w:t>6.2.6.1</w:t>
      </w:r>
      <w:r w:rsidR="009231AC">
        <w:t>1</w:t>
      </w:r>
      <w:r w:rsidR="00C449DD" w:rsidRPr="004D3578">
        <w:tab/>
      </w:r>
      <w:r w:rsidR="00C449DD">
        <w:t>Extended Highest Sequence Number Received Test</w:t>
      </w:r>
      <w:bookmarkEnd w:id="67"/>
    </w:p>
    <w:p w14:paraId="2B7E8F64" w14:textId="659149B3"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54358565"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D07A4F">
        <w:t>6.2.6.12</w:t>
      </w:r>
      <w:r w:rsidRPr="00666506">
        <w:t xml:space="preserve"> for test of wrapped value).</w:t>
      </w:r>
    </w:p>
    <w:p w14:paraId="363CBB35" w14:textId="3A23373D"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40AFAB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44163B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68" w:name="_Toc34151162"/>
      <w:r>
        <w:t>6.2.6.1</w:t>
      </w:r>
      <w:r w:rsidR="009231AC">
        <w:t>2</w:t>
      </w:r>
      <w:r w:rsidR="00C449DD" w:rsidRPr="004D3578">
        <w:tab/>
      </w:r>
      <w:r w:rsidR="00C449DD">
        <w:t>Wrapped Extended Highest Sequence Number Received Test</w:t>
      </w:r>
      <w:bookmarkEnd w:id="68"/>
    </w:p>
    <w:p w14:paraId="0DEBC6AA" w14:textId="3B9A916F"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CDCCD0F" w:rsidR="00666506" w:rsidRPr="00666506" w:rsidRDefault="00666506" w:rsidP="00666506">
      <w:pPr>
        <w:ind w:left="1418" w:hanging="1418"/>
      </w:pPr>
      <w:r w:rsidRPr="00666506">
        <w:lastRenderedPageBreak/>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58B995F0"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62B9FF8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148C30F0"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69" w:name="_Toc34151163"/>
      <w:r w:rsidRPr="00666506">
        <w:t>6.2.6.13</w:t>
      </w:r>
      <w:r w:rsidRPr="00666506">
        <w:tab/>
        <w:t>Out-of-sequence Extended Highest Sequence Number Received Test</w:t>
      </w:r>
      <w:bookmarkEnd w:id="69"/>
    </w:p>
    <w:p w14:paraId="38C78FCB" w14:textId="2A51D23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0DB76B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4974FFA5"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8802FD0"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58B7145B"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0" w:name="_Toc34151164"/>
      <w:r>
        <w:t>6.2.6.1</w:t>
      </w:r>
      <w:r w:rsidR="009231AC">
        <w:t>4</w:t>
      </w:r>
      <w:r w:rsidR="00A212B5" w:rsidRPr="004D3578">
        <w:tab/>
      </w:r>
      <w:r w:rsidR="00053ED8">
        <w:t xml:space="preserve">Interarrival Jitter </w:t>
      </w:r>
      <w:r w:rsidR="00A212B5">
        <w:t>Test</w:t>
      </w:r>
      <w:bookmarkEnd w:id="70"/>
    </w:p>
    <w:p w14:paraId="125EAC93" w14:textId="0294C01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3B1354DE"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D07A4F">
        <w:t>6.2.4.2</w:t>
      </w:r>
      <w:r w:rsidRPr="00C769CE">
        <w:t xml:space="preserve">, </w:t>
      </w:r>
      <w:r w:rsidRPr="00D07A4F">
        <w:t>6.2.4.4</w:t>
      </w:r>
      <w:r w:rsidRPr="00C769CE">
        <w:t xml:space="preserve">, and </w:t>
      </w:r>
      <w:r w:rsidRPr="00D07A4F">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1D815582"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4FB9A9E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92618F"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92618F"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92618F"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0B74C26"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413869">
        <w:t xml:space="preserve">SUT </w:t>
      </w:r>
      <w:r w:rsidRPr="00666506">
        <w:t>or not.</w:t>
      </w:r>
    </w:p>
    <w:p w14:paraId="0114401C" w14:textId="40EF7D9D" w:rsidR="00053ED8" w:rsidRPr="004D3578" w:rsidRDefault="005358B9" w:rsidP="00053ED8">
      <w:pPr>
        <w:pStyle w:val="Heading4"/>
      </w:pPr>
      <w:bookmarkStart w:id="71" w:name="_Toc34151165"/>
      <w:r>
        <w:t>6.2.6.1</w:t>
      </w:r>
      <w:r w:rsidR="00413869">
        <w:t>5</w:t>
      </w:r>
      <w:r w:rsidR="00053ED8" w:rsidRPr="004D3578">
        <w:tab/>
      </w:r>
      <w:r w:rsidR="00053ED8">
        <w:t>Last Sender Report Timestamp Test</w:t>
      </w:r>
      <w:bookmarkEnd w:id="71"/>
    </w:p>
    <w:p w14:paraId="1EE63EAB" w14:textId="23A82227"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1FFAA9"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6.2.2.</w:t>
      </w:r>
      <w:r w:rsidR="00C769CE" w:rsidRPr="00D07A4F">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702FF661"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B0BDED2"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11701A99"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B92040" w:rsidR="00053ED8" w:rsidRPr="004D3578" w:rsidRDefault="005358B9" w:rsidP="00053ED8">
      <w:pPr>
        <w:pStyle w:val="Heading4"/>
      </w:pPr>
      <w:bookmarkStart w:id="72" w:name="_Toc34151166"/>
      <w:r>
        <w:t>6.2.6.1</w:t>
      </w:r>
      <w:r w:rsidR="00C769CE">
        <w:t>6</w:t>
      </w:r>
      <w:r w:rsidR="00053ED8" w:rsidRPr="004D3578">
        <w:tab/>
      </w:r>
      <w:r w:rsidR="00053ED8">
        <w:t>Delay Since Last SR Test</w:t>
      </w:r>
      <w:bookmarkEnd w:id="72"/>
    </w:p>
    <w:p w14:paraId="14748FD9" w14:textId="0A7146E7"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20C05A2C"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6.2.6.1</w:t>
      </w:r>
      <w:r w:rsidR="00C769CE" w:rsidRPr="00D07A4F">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59ED1A9"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18DE2E64"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1EA67EAF"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7B821D61" w:rsidR="00121630" w:rsidRPr="004D3578" w:rsidRDefault="00024584" w:rsidP="00121630">
      <w:pPr>
        <w:pStyle w:val="Heading3"/>
      </w:pPr>
      <w:bookmarkStart w:id="73" w:name="_Toc34151167"/>
      <w:r>
        <w:t>6.2</w:t>
      </w:r>
      <w:r w:rsidR="00121630">
        <w:t>.</w:t>
      </w:r>
      <w:r w:rsidR="004F6C4A">
        <w:t>7</w:t>
      </w:r>
      <w:r w:rsidR="00121630" w:rsidRPr="004D3578">
        <w:tab/>
      </w:r>
      <w:r w:rsidR="00121630">
        <w:t>Feedback Report Block Tests</w:t>
      </w:r>
      <w:bookmarkEnd w:id="73"/>
    </w:p>
    <w:p w14:paraId="2BFC83E9" w14:textId="7ED8DAD8" w:rsidR="003D0BAB" w:rsidRPr="004D3578" w:rsidRDefault="00024584" w:rsidP="003D0BAB">
      <w:pPr>
        <w:pStyle w:val="Heading4"/>
      </w:pPr>
      <w:bookmarkStart w:id="74" w:name="_Toc34151168"/>
      <w:r>
        <w:t>6.2</w:t>
      </w:r>
      <w:r w:rsidR="003D0BAB">
        <w:t>.</w:t>
      </w:r>
      <w:r w:rsidR="004F6C4A">
        <w:t>7</w:t>
      </w:r>
      <w:r w:rsidR="003D0BAB">
        <w:t>.1</w:t>
      </w:r>
      <w:r w:rsidR="003D0BAB" w:rsidRPr="004D3578">
        <w:tab/>
      </w:r>
      <w:r w:rsidR="004F6C4A">
        <w:t>Ignoring Unknown Feedback Report Test</w:t>
      </w:r>
      <w:bookmarkEnd w:id="74"/>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5"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"a=rtcp-fb"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5"/>
    <w:p w14:paraId="39E39881" w14:textId="1AEDC82D" w:rsidR="00122CAE" w:rsidRPr="004D3578" w:rsidRDefault="004F6C4A" w:rsidP="005E4113">
      <w:pPr>
        <w:pStyle w:val="Heading3"/>
      </w:pPr>
      <w:r w:rsidDel="004F6C4A">
        <w:t xml:space="preserve"> </w:t>
      </w:r>
      <w:bookmarkStart w:id="76" w:name="_Toc34151169"/>
      <w:r w:rsidR="00024584">
        <w:t>6.2</w:t>
      </w:r>
      <w:r w:rsidR="00122CAE">
        <w:t>.</w:t>
      </w:r>
      <w:r>
        <w:t>8</w:t>
      </w:r>
      <w:r w:rsidR="00122CAE" w:rsidRPr="004D3578">
        <w:tab/>
      </w:r>
      <w:r w:rsidR="00122CAE">
        <w:t>Extended Report Block Tests</w:t>
      </w:r>
      <w:bookmarkEnd w:id="76"/>
    </w:p>
    <w:p w14:paraId="5370FC93" w14:textId="18D75BE5" w:rsidR="002437AD" w:rsidRPr="004D3578" w:rsidRDefault="00024584" w:rsidP="002437AD">
      <w:pPr>
        <w:pStyle w:val="Heading4"/>
      </w:pPr>
      <w:bookmarkStart w:id="77" w:name="_Toc34151170"/>
      <w:r>
        <w:t>6.2</w:t>
      </w:r>
      <w:r w:rsidR="002437AD">
        <w:t>.</w:t>
      </w:r>
      <w:r w:rsidR="004F6C4A">
        <w:t>8</w:t>
      </w:r>
      <w:r w:rsidR="002437AD">
        <w:t>.1</w:t>
      </w:r>
      <w:r w:rsidR="002437AD" w:rsidRPr="004D3578">
        <w:tab/>
      </w:r>
      <w:r w:rsidR="004F6C4A">
        <w:t>Ignoring Unknown XR Test</w:t>
      </w:r>
      <w:bookmarkEnd w:id="77"/>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78"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lastRenderedPageBreak/>
        <w:t>Preconditions:</w:t>
      </w:r>
      <w:r w:rsidRPr="00895402">
        <w:tab/>
      </w:r>
      <w:r>
        <w:t>1) The SUT is set to not use RTCP XR messages during the test session, e.g. pre-configured or through no "a=rtcp-xr"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4750131A" w:rsidR="00122CAE" w:rsidRPr="004D3578" w:rsidRDefault="00024584" w:rsidP="004F6C4A">
      <w:pPr>
        <w:pStyle w:val="Heading3"/>
      </w:pPr>
      <w:bookmarkStart w:id="79" w:name="_Toc34151171"/>
      <w:bookmarkEnd w:id="78"/>
      <w:r>
        <w:t>6.2</w:t>
      </w:r>
      <w:r w:rsidR="00122CAE">
        <w:t>.</w:t>
      </w:r>
      <w:r w:rsidR="004F6C4A">
        <w:t>9</w:t>
      </w:r>
      <w:r w:rsidR="00122CAE" w:rsidRPr="004D3578">
        <w:tab/>
      </w:r>
      <w:r w:rsidR="00122CAE">
        <w:t>APP Tests</w:t>
      </w:r>
      <w:bookmarkEnd w:id="79"/>
    </w:p>
    <w:p w14:paraId="68C01D12" w14:textId="77777777" w:rsidR="004F6C4A" w:rsidRPr="007B543A" w:rsidRDefault="004F6C4A" w:rsidP="009D69F1">
      <w:pPr>
        <w:pStyle w:val="Heading4"/>
      </w:pPr>
      <w:bookmarkStart w:id="80" w:name="_Toc34151172"/>
      <w:r w:rsidRPr="00837873">
        <w:t>6.2.9.1</w:t>
      </w:r>
      <w:r w:rsidRPr="007B543A">
        <w:tab/>
      </w:r>
      <w:r>
        <w:t>Ignoring Unknown APP Test</w:t>
      </w:r>
      <w:bookmarkEnd w:id="80"/>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6DA27C5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32437C37" w:rsidR="00122CAE" w:rsidRPr="004D3578" w:rsidRDefault="00024584" w:rsidP="004F6C4A">
      <w:pPr>
        <w:pStyle w:val="Heading3"/>
      </w:pPr>
      <w:bookmarkStart w:id="81" w:name="_Toc34151173"/>
      <w:r>
        <w:t>6.2</w:t>
      </w:r>
      <w:r w:rsidR="00122CAE">
        <w:t>.1</w:t>
      </w:r>
      <w:r w:rsidR="004F6C4A">
        <w:t>0</w:t>
      </w:r>
      <w:r w:rsidR="00122CAE" w:rsidRPr="004D3578">
        <w:tab/>
      </w:r>
      <w:r w:rsidR="00122CAE">
        <w:t>Reduced-Size Packet Tests</w:t>
      </w:r>
      <w:bookmarkEnd w:id="81"/>
    </w:p>
    <w:p w14:paraId="0864301F" w14:textId="77777777" w:rsidR="004F6C4A" w:rsidRPr="007B543A" w:rsidRDefault="004F6C4A" w:rsidP="009D69F1">
      <w:pPr>
        <w:pStyle w:val="Heading4"/>
      </w:pPr>
      <w:bookmarkStart w:id="82" w:name="_Toc34151174"/>
      <w:r w:rsidRPr="00837873">
        <w:t>6.2.10.1</w:t>
      </w:r>
      <w:r w:rsidRPr="007B543A">
        <w:tab/>
      </w:r>
      <w:r>
        <w:t>Ignoring Unsupported Reduced-Size Test</w:t>
      </w:r>
      <w:bookmarkEnd w:id="82"/>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lastRenderedPageBreak/>
        <w:t>Preconditions:</w:t>
      </w:r>
      <w:r w:rsidRPr="00895402">
        <w:tab/>
      </w:r>
      <w:r>
        <w:t>1) The SUT is set to not use reduced-size RTCP messages during the test session, e.g. pre-configured or through no "a=rtcp-rsize"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3" w:name="_Toc34151175"/>
      <w:r>
        <w:t>6.3</w:t>
      </w:r>
      <w:r w:rsidR="00F26501" w:rsidRPr="004D3578">
        <w:tab/>
      </w:r>
      <w:r w:rsidR="00F26501">
        <w:t>RTP Tests</w:t>
      </w:r>
      <w:bookmarkEnd w:id="83"/>
    </w:p>
    <w:p w14:paraId="55BC293B" w14:textId="7A5BB9C4" w:rsidR="00F26501" w:rsidRPr="004D3578" w:rsidRDefault="00024584" w:rsidP="00F26501">
      <w:pPr>
        <w:pStyle w:val="Heading3"/>
      </w:pPr>
      <w:bookmarkStart w:id="84" w:name="_Toc34151176"/>
      <w:r>
        <w:t>6.3</w:t>
      </w:r>
      <w:r w:rsidR="00F26501">
        <w:t>.1</w:t>
      </w:r>
      <w:r w:rsidR="00F26501" w:rsidRPr="004D3578">
        <w:tab/>
      </w:r>
      <w:r w:rsidR="00F26501">
        <w:t>General</w:t>
      </w:r>
      <w:bookmarkEnd w:id="84"/>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D07A4F">
        <w:t>6</w:t>
      </w:r>
      <w:r w:rsidRPr="00D07A4F">
        <w:t>.</w:t>
      </w:r>
      <w:r w:rsidR="00024584" w:rsidRPr="00D07A4F">
        <w:t>5</w:t>
      </w:r>
      <w:r>
        <w:t>.</w:t>
      </w:r>
    </w:p>
    <w:p w14:paraId="00619D84" w14:textId="6F4E67F8" w:rsidR="00F26501" w:rsidRPr="004D3578" w:rsidRDefault="00F42B63" w:rsidP="005E4113">
      <w:pPr>
        <w:pStyle w:val="Heading3"/>
      </w:pPr>
      <w:r w:rsidRPr="00E32A99" w:rsidDel="00F42B63">
        <w:t xml:space="preserve"> </w:t>
      </w:r>
      <w:bookmarkStart w:id="85" w:name="_Toc34151177"/>
      <w:r w:rsidR="00024584">
        <w:t>6.3</w:t>
      </w:r>
      <w:r w:rsidR="00F26501">
        <w:t>.2</w:t>
      </w:r>
      <w:r w:rsidR="00F26501" w:rsidRPr="004D3578">
        <w:tab/>
      </w:r>
      <w:r w:rsidR="0016559B">
        <w:t xml:space="preserve">Basic </w:t>
      </w:r>
      <w:r w:rsidR="00F26501">
        <w:t>RTP Tests</w:t>
      </w:r>
      <w:bookmarkEnd w:id="85"/>
    </w:p>
    <w:p w14:paraId="4F505B02" w14:textId="77777777" w:rsidR="004A3A4A" w:rsidRPr="004A3A4A" w:rsidRDefault="004A3A4A" w:rsidP="009D69F1">
      <w:pPr>
        <w:pStyle w:val="Heading4"/>
      </w:pPr>
      <w:bookmarkStart w:id="86" w:name="_Toc26447286"/>
      <w:bookmarkStart w:id="87" w:name="_Toc34151178"/>
      <w:r w:rsidRPr="004A3A4A">
        <w:t>6.3.2.1</w:t>
      </w:r>
      <w:r w:rsidRPr="004A3A4A">
        <w:tab/>
        <w:t>Receive RTP Padding Test</w:t>
      </w:r>
      <w:bookmarkEnd w:id="86"/>
      <w:bookmarkEnd w:id="87"/>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88" w:name="_Toc34151179"/>
      <w:r w:rsidRPr="004A3A4A">
        <w:t>6.3.2.</w:t>
      </w:r>
      <w:r w:rsidR="008050CF">
        <w:t>2</w:t>
      </w:r>
      <w:r w:rsidRPr="004A3A4A">
        <w:tab/>
      </w:r>
      <w:r w:rsidR="008050CF">
        <w:t xml:space="preserve">Initial </w:t>
      </w:r>
      <w:r w:rsidRPr="004A3A4A">
        <w:t>SSRC Value Test</w:t>
      </w:r>
      <w:bookmarkEnd w:id="88"/>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89" w:name="_Toc34151180"/>
      <w:r w:rsidRPr="004A3A4A">
        <w:t>6.3.2.</w:t>
      </w:r>
      <w:r w:rsidR="008050CF">
        <w:t>3</w:t>
      </w:r>
      <w:r w:rsidRPr="004A3A4A">
        <w:tab/>
        <w:t>Initial Sequence Number Test</w:t>
      </w:r>
      <w:bookmarkEnd w:id="89"/>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0" w:name="_Toc34151181"/>
      <w:r w:rsidRPr="004A3A4A">
        <w:t>6.3.2.</w:t>
      </w:r>
      <w:r w:rsidR="008050CF">
        <w:t>4</w:t>
      </w:r>
      <w:r w:rsidRPr="004A3A4A">
        <w:tab/>
        <w:t>Initial Time Stamp Test</w:t>
      </w:r>
      <w:bookmarkEnd w:id="90"/>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1" w:name="_Toc34151182"/>
      <w:r>
        <w:t>6.3</w:t>
      </w:r>
      <w:r w:rsidR="00F26501">
        <w:t>.3</w:t>
      </w:r>
      <w:r w:rsidR="00F26501" w:rsidRPr="004D3578">
        <w:tab/>
      </w:r>
      <w:r w:rsidR="00F26501">
        <w:t>RTP Header Extension Tests</w:t>
      </w:r>
      <w:bookmarkEnd w:id="91"/>
    </w:p>
    <w:p w14:paraId="4F386DDF" w14:textId="77777777" w:rsidR="004A3A4A" w:rsidRPr="004A3A4A" w:rsidRDefault="004A3A4A" w:rsidP="009D69F1">
      <w:pPr>
        <w:pStyle w:val="Heading4"/>
      </w:pPr>
      <w:bookmarkStart w:id="92" w:name="_Toc34151183"/>
      <w:r w:rsidRPr="004A3A4A">
        <w:t>6.3.3.1</w:t>
      </w:r>
      <w:r w:rsidRPr="004A3A4A">
        <w:tab/>
        <w:t>Ignore Unknown Header Extension Test</w:t>
      </w:r>
      <w:bookmarkEnd w:id="92"/>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"a=extmap"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3" w:name="_Toc34151184"/>
      <w:r>
        <w:lastRenderedPageBreak/>
        <w:t>6.3</w:t>
      </w:r>
      <w:r w:rsidR="00F26501">
        <w:t>.4</w:t>
      </w:r>
      <w:r w:rsidR="00F26501" w:rsidRPr="004D3578">
        <w:tab/>
      </w:r>
      <w:r w:rsidR="00F26501">
        <w:t>RTP Contributing Source Tests</w:t>
      </w:r>
      <w:bookmarkEnd w:id="93"/>
    </w:p>
    <w:p w14:paraId="7BD9C678" w14:textId="77777777" w:rsidR="004A3A4A" w:rsidRPr="004A3A4A" w:rsidRDefault="004A3A4A" w:rsidP="009D69F1">
      <w:pPr>
        <w:pStyle w:val="Heading4"/>
      </w:pPr>
      <w:bookmarkStart w:id="94" w:name="_Toc34151185"/>
      <w:r w:rsidRPr="004A3A4A">
        <w:t>6.3.4.1</w:t>
      </w:r>
      <w:r w:rsidRPr="004A3A4A">
        <w:tab/>
        <w:t>Ignore Contributing Source Test</w:t>
      </w:r>
      <w:bookmarkEnd w:id="94"/>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5" w:name="_Toc34151186"/>
      <w:r>
        <w:t>6.4</w:t>
      </w:r>
      <w:r w:rsidR="008D50DD" w:rsidRPr="004D3578">
        <w:tab/>
      </w:r>
      <w:r w:rsidR="008D50DD">
        <w:t>SRTCP Tests</w:t>
      </w:r>
      <w:bookmarkEnd w:id="95"/>
    </w:p>
    <w:p w14:paraId="692D152A" w14:textId="7CF23A13" w:rsidR="00A209DD" w:rsidRPr="004D3578" w:rsidRDefault="00024584" w:rsidP="00A209DD">
      <w:pPr>
        <w:pStyle w:val="Heading3"/>
      </w:pPr>
      <w:bookmarkStart w:id="96" w:name="_Toc34151187"/>
      <w:r>
        <w:t>6.4</w:t>
      </w:r>
      <w:r w:rsidR="00A209DD">
        <w:t>.1</w:t>
      </w:r>
      <w:r w:rsidR="00A209DD" w:rsidRPr="004D3578">
        <w:tab/>
      </w:r>
      <w:r w:rsidR="00A209DD">
        <w:t>General</w:t>
      </w:r>
      <w:bookmarkEnd w:id="96"/>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D07A4F">
        <w:t>6</w:t>
      </w:r>
      <w:r w:rsidRPr="00D07A4F">
        <w:t>.</w:t>
      </w:r>
      <w:r w:rsidR="00024584" w:rsidRPr="00D07A4F">
        <w:t>2</w:t>
      </w:r>
      <w:r>
        <w:t>.</w:t>
      </w:r>
    </w:p>
    <w:p w14:paraId="28354A99" w14:textId="70BFBEA8" w:rsidR="00F26501" w:rsidRPr="004D3578" w:rsidRDefault="00012ED6" w:rsidP="00F26501">
      <w:pPr>
        <w:pStyle w:val="Heading2"/>
      </w:pPr>
      <w:bookmarkStart w:id="97" w:name="_Toc34151188"/>
      <w:r>
        <w:t>6</w:t>
      </w:r>
      <w:r w:rsidR="00EA3852">
        <w:t>.</w:t>
      </w:r>
      <w:r>
        <w:t>5</w:t>
      </w:r>
      <w:r w:rsidR="00F26501" w:rsidRPr="004D3578">
        <w:tab/>
      </w:r>
      <w:r w:rsidR="00F26501">
        <w:t>SRTP Tests</w:t>
      </w:r>
      <w:bookmarkEnd w:id="97"/>
    </w:p>
    <w:p w14:paraId="65CEE986" w14:textId="64A01C35" w:rsidR="00F26501" w:rsidRPr="004D3578" w:rsidRDefault="001A7EF1" w:rsidP="00F26501">
      <w:pPr>
        <w:pStyle w:val="Heading3"/>
      </w:pPr>
      <w:bookmarkStart w:id="98" w:name="_Toc34151189"/>
      <w:r>
        <w:t>6</w:t>
      </w:r>
      <w:r w:rsidR="00EA3852">
        <w:t>.</w:t>
      </w:r>
      <w:r w:rsidR="00012ED6">
        <w:t>5</w:t>
      </w:r>
      <w:r w:rsidR="00F26501">
        <w:t>.1</w:t>
      </w:r>
      <w:r w:rsidR="00F26501" w:rsidRPr="004D3578">
        <w:tab/>
      </w:r>
      <w:r w:rsidR="00F26501">
        <w:t>General</w:t>
      </w:r>
      <w:bookmarkEnd w:id="98"/>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D07A4F">
        <w:t>6</w:t>
      </w:r>
      <w:r w:rsidRPr="00D07A4F">
        <w:t>.</w:t>
      </w:r>
      <w:r w:rsidR="00012ED6" w:rsidRPr="00D07A4F">
        <w:t>3</w:t>
      </w:r>
      <w:r>
        <w:t>.</w:t>
      </w:r>
    </w:p>
    <w:p w14:paraId="46A68991" w14:textId="77777777" w:rsidR="00AE421D" w:rsidRPr="004D3578" w:rsidRDefault="00AE421D" w:rsidP="00AE421D">
      <w:pPr>
        <w:pStyle w:val="Heading1"/>
      </w:pPr>
      <w:bookmarkStart w:id="99" w:name="_Hlk33712740"/>
      <w:bookmarkStart w:id="100" w:name="historyclause"/>
      <w:bookmarkStart w:id="101" w:name="_Toc34151190"/>
      <w:r>
        <w:t>7</w:t>
      </w:r>
      <w:r w:rsidRPr="004D3578">
        <w:tab/>
      </w:r>
      <w:r>
        <w:t>Conformance Indication</w:t>
      </w:r>
      <w:bookmarkEnd w:id="101"/>
    </w:p>
    <w:p w14:paraId="7DF85145" w14:textId="77777777" w:rsidR="00AE421D" w:rsidRPr="004D3578" w:rsidRDefault="00AE421D" w:rsidP="00AE421D">
      <w:pPr>
        <w:pStyle w:val="Heading2"/>
      </w:pPr>
      <w:bookmarkStart w:id="102" w:name="_Toc34151191"/>
      <w:r>
        <w:t>7.1</w:t>
      </w:r>
      <w:r w:rsidRPr="004D3578">
        <w:tab/>
      </w:r>
      <w:r>
        <w:t>General</w:t>
      </w:r>
      <w:bookmarkEnd w:id="102"/>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3" w:name="_Toc34151192"/>
      <w:r>
        <w:t>7.2</w:t>
      </w:r>
      <w:r w:rsidRPr="004D3578">
        <w:tab/>
      </w:r>
      <w:r>
        <w:t>The a=3gpp-rtp SDP attribute</w:t>
      </w:r>
      <w:bookmarkEnd w:id="103"/>
    </w:p>
    <w:p w14:paraId="5EF7A4DF" w14:textId="77777777" w:rsidR="00AE421D" w:rsidRDefault="00AE421D" w:rsidP="00AE421D">
      <w:pPr>
        <w:pStyle w:val="Heading3"/>
      </w:pPr>
      <w:bookmarkStart w:id="104" w:name="_Toc34151193"/>
      <w:r>
        <w:t>7.2.1</w:t>
      </w:r>
      <w:r>
        <w:tab/>
        <w:t>General</w:t>
      </w:r>
      <w:bookmarkEnd w:id="104"/>
    </w:p>
    <w:p w14:paraId="5D7CF4DF" w14:textId="27F0D0B0" w:rsidR="00AE421D" w:rsidRDefault="00AE421D" w:rsidP="00AE421D">
      <w:r>
        <w:t xml:space="preserve">The a=3gpp-rtp attribute may be provided on SDP session level, SDP media level or both. It is not defined for use on source or dcsa level. If used on SDP session level, it must be taken as applicable to all m= lines in the SDP using any RTP profile, e.g. RTP/AVP, RTP/AVPF, RTP/SAVP, or RTP/SAVPF. If used on SDP media level using any RTP </w:t>
      </w:r>
      <w:r>
        <w:lastRenderedPageBreak/>
        <w:t>profile, it must be taken as applicable only to that media description. It is not defined for use on non-RTP SDP media level.</w:t>
      </w:r>
    </w:p>
    <w:p w14:paraId="1DCB0480" w14:textId="77777777" w:rsidR="00AE421D" w:rsidRDefault="00AE421D" w:rsidP="00AE421D">
      <w:pPr>
        <w:pStyle w:val="Heading3"/>
      </w:pPr>
      <w:bookmarkStart w:id="105" w:name="_Toc34151194"/>
      <w:r>
        <w:t>7.2.2</w:t>
      </w:r>
      <w:r>
        <w:tab/>
        <w:t>ABNF syntax and semantics</w:t>
      </w:r>
      <w:bookmarkEnd w:id="105"/>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D07A4F" w:rsidRDefault="00AE421D" w:rsidP="00AE421D">
      <w:pPr>
        <w:rPr>
          <w:lang w:val="sv-SE"/>
        </w:rPr>
      </w:pPr>
      <w:r w:rsidRPr="00D07A4F">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6" w:name="_Toc34151195"/>
      <w:r>
        <w:t>7.2.3</w:t>
      </w:r>
      <w:r>
        <w:tab/>
        <w:t>SDP offer/answer considerations</w:t>
      </w:r>
      <w:bookmarkEnd w:id="106"/>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7" w:name="_Toc34151196"/>
      <w:r>
        <w:t>7.2.4</w:t>
      </w:r>
      <w:r>
        <w:tab/>
        <w:t>IANA registration information</w:t>
      </w:r>
      <w:bookmarkEnd w:id="107"/>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4"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lastRenderedPageBreak/>
        <w:tab/>
        <w:t>IDENTICAL</w:t>
      </w:r>
    </w:p>
    <w:p w14:paraId="613B31E6" w14:textId="1E63C558" w:rsidR="00080512" w:rsidRPr="004D3578" w:rsidRDefault="00080512">
      <w:pPr>
        <w:pStyle w:val="Heading8"/>
      </w:pPr>
      <w:bookmarkStart w:id="108" w:name="_Toc34151197"/>
      <w:bookmarkEnd w:id="99"/>
      <w:r w:rsidRPr="004D3578">
        <w:t xml:space="preserve">Annex </w:t>
      </w:r>
      <w:r w:rsidR="00726B46">
        <w:t>A</w:t>
      </w:r>
      <w:r w:rsidRPr="004D3578">
        <w:t xml:space="preserve"> (informative):</w:t>
      </w:r>
      <w:r w:rsidRPr="004D3578">
        <w:br/>
        <w:t>Change history</w:t>
      </w:r>
      <w:bookmarkEnd w:id="108"/>
    </w:p>
    <w:bookmarkEnd w:id="100"/>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r w:rsidR="00D07A4F" w:rsidRPr="00E32A99" w14:paraId="16D2ECD4" w14:textId="77777777" w:rsidTr="00896813">
        <w:tc>
          <w:tcPr>
            <w:tcW w:w="800" w:type="dxa"/>
            <w:shd w:val="solid" w:color="FFFFFF" w:fill="auto"/>
          </w:tcPr>
          <w:p w14:paraId="46679D37" w14:textId="476C466F" w:rsidR="00D07A4F" w:rsidRPr="00E32A99" w:rsidRDefault="00D07A4F" w:rsidP="00D07A4F">
            <w:pPr>
              <w:pStyle w:val="TAC"/>
              <w:rPr>
                <w:sz w:val="16"/>
                <w:szCs w:val="16"/>
              </w:rPr>
            </w:pPr>
            <w:r>
              <w:rPr>
                <w:sz w:val="16"/>
                <w:szCs w:val="16"/>
              </w:rPr>
              <w:t>2020-03</w:t>
            </w:r>
          </w:p>
        </w:tc>
        <w:tc>
          <w:tcPr>
            <w:tcW w:w="800" w:type="dxa"/>
            <w:shd w:val="solid" w:color="FFFFFF" w:fill="auto"/>
          </w:tcPr>
          <w:p w14:paraId="10072FCF" w14:textId="74C7B291" w:rsidR="00D07A4F" w:rsidRPr="00E32A99" w:rsidRDefault="00D07A4F" w:rsidP="00D07A4F">
            <w:pPr>
              <w:pStyle w:val="TAC"/>
              <w:rPr>
                <w:sz w:val="16"/>
                <w:szCs w:val="16"/>
              </w:rPr>
            </w:pPr>
            <w:r>
              <w:rPr>
                <w:sz w:val="16"/>
                <w:szCs w:val="16"/>
              </w:rPr>
              <w:t>SA#87-e</w:t>
            </w:r>
          </w:p>
        </w:tc>
        <w:tc>
          <w:tcPr>
            <w:tcW w:w="1094" w:type="dxa"/>
            <w:shd w:val="solid" w:color="FFFFFF" w:fill="auto"/>
          </w:tcPr>
          <w:p w14:paraId="7EC1D018" w14:textId="06A382DD" w:rsidR="00D07A4F" w:rsidRPr="00E32A99" w:rsidRDefault="00D07A4F" w:rsidP="00D07A4F">
            <w:pPr>
              <w:pStyle w:val="TAC"/>
              <w:rPr>
                <w:sz w:val="16"/>
                <w:szCs w:val="16"/>
              </w:rPr>
            </w:pPr>
            <w:r>
              <w:rPr>
                <w:sz w:val="16"/>
                <w:szCs w:val="16"/>
              </w:rPr>
              <w:t>SP-200047</w:t>
            </w:r>
          </w:p>
        </w:tc>
        <w:tc>
          <w:tcPr>
            <w:tcW w:w="425" w:type="dxa"/>
            <w:shd w:val="solid" w:color="FFFFFF" w:fill="auto"/>
          </w:tcPr>
          <w:p w14:paraId="6C5915E3" w14:textId="77777777" w:rsidR="00D07A4F" w:rsidRPr="00E32A99" w:rsidRDefault="00D07A4F" w:rsidP="00D07A4F">
            <w:pPr>
              <w:pStyle w:val="TAL"/>
              <w:rPr>
                <w:sz w:val="16"/>
                <w:szCs w:val="16"/>
              </w:rPr>
            </w:pPr>
          </w:p>
        </w:tc>
        <w:tc>
          <w:tcPr>
            <w:tcW w:w="425" w:type="dxa"/>
            <w:shd w:val="solid" w:color="FFFFFF" w:fill="auto"/>
          </w:tcPr>
          <w:p w14:paraId="30A99855" w14:textId="77777777" w:rsidR="00D07A4F" w:rsidRPr="00E32A99" w:rsidRDefault="00D07A4F" w:rsidP="00D07A4F">
            <w:pPr>
              <w:pStyle w:val="TAR"/>
              <w:rPr>
                <w:sz w:val="16"/>
                <w:szCs w:val="16"/>
              </w:rPr>
            </w:pPr>
          </w:p>
        </w:tc>
        <w:tc>
          <w:tcPr>
            <w:tcW w:w="425" w:type="dxa"/>
            <w:shd w:val="solid" w:color="FFFFFF" w:fill="auto"/>
          </w:tcPr>
          <w:p w14:paraId="7545B9E3" w14:textId="77777777" w:rsidR="00D07A4F" w:rsidRPr="00E32A99" w:rsidRDefault="00D07A4F" w:rsidP="00D07A4F">
            <w:pPr>
              <w:pStyle w:val="TAC"/>
              <w:rPr>
                <w:sz w:val="16"/>
                <w:szCs w:val="16"/>
              </w:rPr>
            </w:pPr>
          </w:p>
        </w:tc>
        <w:tc>
          <w:tcPr>
            <w:tcW w:w="4962" w:type="dxa"/>
            <w:shd w:val="solid" w:color="FFFFFF" w:fill="auto"/>
          </w:tcPr>
          <w:p w14:paraId="0EF91E79" w14:textId="1A323E95" w:rsidR="00D07A4F" w:rsidRPr="00E32A99" w:rsidRDefault="00D07A4F" w:rsidP="00D07A4F">
            <w:pPr>
              <w:pStyle w:val="TAL"/>
              <w:rPr>
                <w:sz w:val="16"/>
                <w:szCs w:val="16"/>
              </w:rPr>
            </w:pPr>
            <w:r w:rsidRPr="00E32A99">
              <w:rPr>
                <w:sz w:val="16"/>
                <w:szCs w:val="16"/>
              </w:rPr>
              <w:t>Presented to TSG SA#8</w:t>
            </w:r>
            <w:r>
              <w:rPr>
                <w:sz w:val="16"/>
                <w:szCs w:val="16"/>
              </w:rPr>
              <w:t>7-e</w:t>
            </w:r>
            <w:r w:rsidRPr="00E32A99">
              <w:rPr>
                <w:sz w:val="16"/>
                <w:szCs w:val="16"/>
              </w:rPr>
              <w:t xml:space="preserve"> (for </w:t>
            </w:r>
            <w:r>
              <w:rPr>
                <w:sz w:val="16"/>
                <w:szCs w:val="16"/>
              </w:rPr>
              <w:t>approval</w:t>
            </w:r>
            <w:r w:rsidRPr="00E32A99">
              <w:rPr>
                <w:sz w:val="16"/>
                <w:szCs w:val="16"/>
              </w:rPr>
              <w:t>)</w:t>
            </w:r>
          </w:p>
        </w:tc>
        <w:tc>
          <w:tcPr>
            <w:tcW w:w="708" w:type="dxa"/>
            <w:shd w:val="solid" w:color="FFFFFF" w:fill="auto"/>
          </w:tcPr>
          <w:p w14:paraId="0612B5BE" w14:textId="137F335B" w:rsidR="00D07A4F" w:rsidRPr="00E32A99" w:rsidRDefault="00D07A4F" w:rsidP="00D07A4F">
            <w:pPr>
              <w:pStyle w:val="TAC"/>
              <w:rPr>
                <w:sz w:val="16"/>
                <w:szCs w:val="16"/>
              </w:rPr>
            </w:pPr>
            <w:r>
              <w:rPr>
                <w:sz w:val="16"/>
                <w:szCs w:val="16"/>
              </w:rPr>
              <w:t>2.0.0</w:t>
            </w:r>
            <w:bookmarkStart w:id="109" w:name="_GoBack"/>
            <w:bookmarkEnd w:id="109"/>
          </w:p>
        </w:tc>
      </w:tr>
    </w:tbl>
    <w:p w14:paraId="613B3264" w14:textId="77777777" w:rsidR="00080512" w:rsidRDefault="00080512" w:rsidP="00BC12ED"/>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6FB3" w14:textId="77777777" w:rsidR="0092618F" w:rsidRDefault="0092618F">
      <w:r>
        <w:separator/>
      </w:r>
    </w:p>
  </w:endnote>
  <w:endnote w:type="continuationSeparator" w:id="0">
    <w:p w14:paraId="169D473C" w14:textId="77777777" w:rsidR="0092618F" w:rsidRDefault="0092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9552C" w14:textId="77777777" w:rsidR="0092618F" w:rsidRDefault="0092618F">
      <w:r>
        <w:separator/>
      </w:r>
    </w:p>
  </w:footnote>
  <w:footnote w:type="continuationSeparator" w:id="0">
    <w:p w14:paraId="48B0355B" w14:textId="77777777" w:rsidR="0092618F" w:rsidRDefault="0092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172205E1"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A4F">
      <w:rPr>
        <w:rFonts w:ascii="Arial" w:hAnsi="Arial" w:cs="Arial"/>
        <w:b/>
        <w:noProof/>
        <w:sz w:val="18"/>
        <w:szCs w:val="18"/>
      </w:rPr>
      <w:t>3GPP TS 26.139 V2.0.0 (2020-03)</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6226910C"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A4F">
      <w:rPr>
        <w:rFonts w:ascii="Arial" w:hAnsi="Arial" w:cs="Arial"/>
        <w:b/>
        <w:noProof/>
        <w:sz w:val="18"/>
        <w:szCs w:val="18"/>
      </w:rPr>
      <w:t>Release 16</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2D94"/>
    <w:rsid w:val="00214A46"/>
    <w:rsid w:val="00215AAD"/>
    <w:rsid w:val="00220D8F"/>
    <w:rsid w:val="00222A9D"/>
    <w:rsid w:val="00227B31"/>
    <w:rsid w:val="002347A2"/>
    <w:rsid w:val="00241171"/>
    <w:rsid w:val="00242D22"/>
    <w:rsid w:val="002437AD"/>
    <w:rsid w:val="00247D2E"/>
    <w:rsid w:val="002509E6"/>
    <w:rsid w:val="00252179"/>
    <w:rsid w:val="002571BE"/>
    <w:rsid w:val="00261951"/>
    <w:rsid w:val="0026369C"/>
    <w:rsid w:val="0026459F"/>
    <w:rsid w:val="002675F0"/>
    <w:rsid w:val="00271CD2"/>
    <w:rsid w:val="00280A64"/>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2618F"/>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07A4F"/>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3gppContact@etsi.org"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05219-5889-4F46-8BC9-ED19710A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43</Pages>
  <Words>18733</Words>
  <Characters>106783</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125266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RTP, RTCP, SRTP, SRTCP, verification</cp:keywords>
  <dc:description/>
  <cp:lastModifiedBy>Jayeeta</cp:lastModifiedBy>
  <cp:revision>27</cp:revision>
  <cp:lastPrinted>2019-02-25T14:05:00Z</cp:lastPrinted>
  <dcterms:created xsi:type="dcterms:W3CDTF">2019-12-02T08:47:00Z</dcterms:created>
  <dcterms:modified xsi:type="dcterms:W3CDTF">2020-03-11T12:24:00Z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